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C741F" w14:textId="77777777" w:rsidR="00B37663" w:rsidRDefault="00B37663" w:rsidP="004E6580"/>
    <w:tbl>
      <w:tblPr>
        <w:tblW w:w="10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1"/>
        <w:gridCol w:w="2929"/>
        <w:gridCol w:w="1701"/>
        <w:gridCol w:w="3175"/>
      </w:tblGrid>
      <w:tr w:rsidR="004E6580" w14:paraId="147894F9" w14:textId="77777777" w:rsidTr="00CD3B7E">
        <w:tc>
          <w:tcPr>
            <w:tcW w:w="10546" w:type="dxa"/>
            <w:gridSpan w:val="4"/>
            <w:tcBorders>
              <w:top w:val="nil"/>
              <w:left w:val="nil"/>
              <w:bottom w:val="single" w:sz="4" w:space="0" w:color="auto"/>
              <w:right w:val="nil"/>
            </w:tcBorders>
            <w:shd w:val="clear" w:color="auto" w:fill="auto"/>
          </w:tcPr>
          <w:p w14:paraId="48AF9F21" w14:textId="77777777" w:rsidR="004E6580" w:rsidRPr="00FB1D74" w:rsidRDefault="00905AAD" w:rsidP="002079C8">
            <w:pPr>
              <w:rPr>
                <w:rFonts w:ascii="Arial" w:hAnsi="Arial" w:cs="Arial"/>
              </w:rPr>
            </w:pPr>
            <w:r>
              <w:rPr>
                <w:rFonts w:ascii="Arial" w:hAnsi="Arial" w:cs="Arial"/>
                <w:b/>
                <w:bCs/>
                <w:sz w:val="28"/>
                <w:szCs w:val="28"/>
              </w:rPr>
              <w:t>Collegevoorstel</w:t>
            </w:r>
            <w:r w:rsidR="002079C8">
              <w:rPr>
                <w:rFonts w:ascii="Arial" w:hAnsi="Arial" w:cs="Arial"/>
                <w:b/>
                <w:bCs/>
                <w:sz w:val="28"/>
                <w:szCs w:val="28"/>
              </w:rPr>
              <w:t xml:space="preserve"> besluitvormend</w:t>
            </w:r>
          </w:p>
        </w:tc>
      </w:tr>
      <w:tr w:rsidR="001E4789" w14:paraId="60FE975C" w14:textId="77777777" w:rsidTr="003740AB">
        <w:trPr>
          <w:trHeight w:val="153"/>
        </w:trPr>
        <w:tc>
          <w:tcPr>
            <w:tcW w:w="2741" w:type="dxa"/>
            <w:tcBorders>
              <w:top w:val="single" w:sz="4" w:space="0" w:color="auto"/>
              <w:left w:val="single" w:sz="4" w:space="0" w:color="auto"/>
              <w:bottom w:val="nil"/>
              <w:right w:val="single" w:sz="4" w:space="0" w:color="auto"/>
            </w:tcBorders>
            <w:shd w:val="clear" w:color="auto" w:fill="auto"/>
          </w:tcPr>
          <w:p w14:paraId="70F7E215" w14:textId="77777777" w:rsidR="001E4789" w:rsidRPr="00B37663" w:rsidRDefault="001E4789" w:rsidP="004E6580">
            <w:pPr>
              <w:rPr>
                <w:rFonts w:ascii="Arial" w:hAnsi="Arial" w:cs="Arial"/>
                <w:b/>
                <w:sz w:val="18"/>
                <w:szCs w:val="18"/>
              </w:rPr>
            </w:pPr>
          </w:p>
        </w:tc>
        <w:tc>
          <w:tcPr>
            <w:tcW w:w="2929" w:type="dxa"/>
            <w:tcBorders>
              <w:top w:val="single" w:sz="4" w:space="0" w:color="auto"/>
              <w:left w:val="single" w:sz="4" w:space="0" w:color="auto"/>
              <w:bottom w:val="nil"/>
              <w:right w:val="single" w:sz="4" w:space="0" w:color="auto"/>
            </w:tcBorders>
            <w:shd w:val="clear" w:color="auto" w:fill="auto"/>
          </w:tcPr>
          <w:p w14:paraId="70A9205C" w14:textId="77777777" w:rsidR="001E4789" w:rsidRPr="003740AB" w:rsidRDefault="001E4789" w:rsidP="00C823C6">
            <w:pPr>
              <w:rPr>
                <w:rFonts w:ascii="Arial" w:hAnsi="Arial" w:cs="Arial"/>
                <w:sz w:val="20"/>
                <w:szCs w:val="20"/>
              </w:rPr>
            </w:pPr>
          </w:p>
        </w:tc>
        <w:tc>
          <w:tcPr>
            <w:tcW w:w="1701" w:type="dxa"/>
            <w:tcBorders>
              <w:top w:val="single" w:sz="4" w:space="0" w:color="auto"/>
              <w:left w:val="single" w:sz="4" w:space="0" w:color="auto"/>
              <w:bottom w:val="nil"/>
              <w:right w:val="single" w:sz="4" w:space="0" w:color="auto"/>
            </w:tcBorders>
            <w:shd w:val="clear" w:color="auto" w:fill="auto"/>
          </w:tcPr>
          <w:p w14:paraId="234B5672" w14:textId="77777777" w:rsidR="001E4789" w:rsidRPr="003740AB" w:rsidRDefault="001E4789" w:rsidP="00C823C6">
            <w:pPr>
              <w:rPr>
                <w:rFonts w:ascii="Arial" w:hAnsi="Arial" w:cs="Arial"/>
                <w:sz w:val="20"/>
                <w:szCs w:val="20"/>
              </w:rPr>
            </w:pPr>
          </w:p>
        </w:tc>
        <w:tc>
          <w:tcPr>
            <w:tcW w:w="3175" w:type="dxa"/>
            <w:tcBorders>
              <w:top w:val="single" w:sz="4" w:space="0" w:color="auto"/>
              <w:left w:val="single" w:sz="4" w:space="0" w:color="auto"/>
              <w:bottom w:val="nil"/>
              <w:right w:val="single" w:sz="4" w:space="0" w:color="auto"/>
            </w:tcBorders>
            <w:shd w:val="clear" w:color="auto" w:fill="auto"/>
          </w:tcPr>
          <w:p w14:paraId="1C4011FB" w14:textId="77777777" w:rsidR="001E4789" w:rsidRPr="003740AB" w:rsidRDefault="001E4789" w:rsidP="00C823C6">
            <w:pPr>
              <w:rPr>
                <w:rFonts w:ascii="Arial" w:hAnsi="Arial" w:cs="Arial"/>
                <w:sz w:val="20"/>
                <w:szCs w:val="20"/>
              </w:rPr>
            </w:pPr>
          </w:p>
        </w:tc>
      </w:tr>
      <w:tr w:rsidR="002D617C" w14:paraId="60200B85" w14:textId="77777777" w:rsidTr="003740AB">
        <w:trPr>
          <w:trHeight w:val="340"/>
        </w:trPr>
        <w:tc>
          <w:tcPr>
            <w:tcW w:w="2741" w:type="dxa"/>
            <w:tcBorders>
              <w:top w:val="nil"/>
              <w:left w:val="single" w:sz="4" w:space="0" w:color="auto"/>
              <w:bottom w:val="nil"/>
              <w:right w:val="single" w:sz="4" w:space="0" w:color="auto"/>
            </w:tcBorders>
            <w:shd w:val="clear" w:color="auto" w:fill="auto"/>
          </w:tcPr>
          <w:p w14:paraId="220181B6" w14:textId="77777777" w:rsidR="002D617C" w:rsidRDefault="002D617C" w:rsidP="002D617C">
            <w:pPr>
              <w:rPr>
                <w:rFonts w:ascii="Arial" w:hAnsi="Arial" w:cs="Arial"/>
                <w:b/>
                <w:sz w:val="18"/>
                <w:szCs w:val="18"/>
              </w:rPr>
            </w:pPr>
            <w:r w:rsidRPr="004E6580">
              <w:rPr>
                <w:rFonts w:ascii="Arial" w:hAnsi="Arial" w:cs="Arial"/>
                <w:b/>
                <w:sz w:val="20"/>
                <w:szCs w:val="20"/>
              </w:rPr>
              <w:t>Portefeuillehouder</w:t>
            </w:r>
          </w:p>
        </w:tc>
        <w:sdt>
          <w:sdtPr>
            <w:rPr>
              <w:szCs w:val="20"/>
            </w:rPr>
            <w:alias w:val="{{Form.Portefeuillehouder.Name}}"/>
            <w:tag w:val="{&quot;templafy&quot;:{&quot;binding&quot;:&quot;{{Form.Portefeuillehouder.Name}}&quot;,&quot;promptAiService&quot;:false,&quot;visibility&quot;:&quot;&quot;,&quot;disableUpdates&quot;:false,&quot;removeAndKeepContent&quot;:false,&quot;type&quot;:&quot;text&quot;}}"/>
            <w:id w:val="2067910040"/>
            <w:placeholder>
              <w:docPart w:val="4726867BFBB34B13B94583C1479CA7E1"/>
            </w:placeholder>
            <w:showingPlcHdr/>
          </w:sdtPr>
          <w:sdtEndPr/>
          <w:sdtContent>
            <w:tc>
              <w:tcPr>
                <w:tcW w:w="2929" w:type="dxa"/>
                <w:tcBorders>
                  <w:top w:val="nil"/>
                  <w:left w:val="single" w:sz="4" w:space="0" w:color="auto"/>
                  <w:bottom w:val="nil"/>
                  <w:right w:val="single" w:sz="4" w:space="0" w:color="auto"/>
                </w:tcBorders>
                <w:shd w:val="clear" w:color="auto" w:fill="auto"/>
              </w:tcPr>
              <w:p w14:paraId="2ED9DC10" w14:textId="0287B6DD" w:rsidR="002D617C" w:rsidRPr="003740AB" w:rsidRDefault="00E377D6" w:rsidP="002D617C">
                <w:pPr>
                  <w:pStyle w:val="Gegevensvoorstel"/>
                  <w:rPr>
                    <w:szCs w:val="20"/>
                  </w:rPr>
                </w:pPr>
                <w:r w:rsidRPr="003740AB">
                  <w:rPr>
                    <w:rStyle w:val="Tekstvantijdelijkeaanduiding"/>
                    <w:szCs w:val="20"/>
                  </w:rPr>
                  <w:t>Portefeuillehouder.Name</w:t>
                </w:r>
              </w:p>
            </w:tc>
          </w:sdtContent>
        </w:sdt>
        <w:tc>
          <w:tcPr>
            <w:tcW w:w="1701" w:type="dxa"/>
            <w:tcBorders>
              <w:top w:val="nil"/>
              <w:left w:val="single" w:sz="4" w:space="0" w:color="auto"/>
              <w:bottom w:val="nil"/>
              <w:right w:val="single" w:sz="4" w:space="0" w:color="auto"/>
            </w:tcBorders>
            <w:shd w:val="clear" w:color="auto" w:fill="auto"/>
          </w:tcPr>
          <w:p w14:paraId="76DC2D72" w14:textId="3EAC5099" w:rsidR="002D617C" w:rsidRPr="003740AB" w:rsidRDefault="00B61659" w:rsidP="002D617C">
            <w:pPr>
              <w:rPr>
                <w:rFonts w:ascii="Arial" w:hAnsi="Arial" w:cs="Arial"/>
                <w:sz w:val="20"/>
                <w:szCs w:val="20"/>
              </w:rPr>
            </w:pPr>
            <w:r w:rsidRPr="003740AB">
              <w:rPr>
                <w:rFonts w:ascii="Arial" w:hAnsi="Arial" w:cs="Arial"/>
                <w:b/>
                <w:sz w:val="20"/>
                <w:szCs w:val="20"/>
              </w:rPr>
              <w:t>Besluitdatum:</w:t>
            </w:r>
          </w:p>
        </w:tc>
        <w:sdt>
          <w:sdtPr>
            <w:rPr>
              <w:szCs w:val="20"/>
            </w:rPr>
            <w:alias w:val="{{Form.Datum.Datum}}"/>
            <w:tag w:val="{&quot;templafy&quot;:{&quot;binding&quot;:&quot;{{Form.Datum.Datum}}&quot;,&quot;promptAiService&quot;:false,&quot;visibility&quot;:&quot;&quot;,&quot;disableUpdates&quot;:false,&quot;removeAndKeepContent&quot;:false,&quot;type&quot;:&quot;text&quot;}}"/>
            <w:id w:val="-256521041"/>
            <w:placeholder>
              <w:docPart w:val="86F50201C92D480882116140EB08C71A"/>
            </w:placeholder>
            <w:showingPlcHdr/>
          </w:sdtPr>
          <w:sdtEndPr/>
          <w:sdtContent>
            <w:tc>
              <w:tcPr>
                <w:tcW w:w="3175" w:type="dxa"/>
                <w:tcBorders>
                  <w:top w:val="nil"/>
                  <w:left w:val="single" w:sz="4" w:space="0" w:color="auto"/>
                  <w:bottom w:val="nil"/>
                  <w:right w:val="single" w:sz="4" w:space="0" w:color="auto"/>
                </w:tcBorders>
                <w:shd w:val="clear" w:color="auto" w:fill="auto"/>
              </w:tcPr>
              <w:p w14:paraId="77C8743C" w14:textId="626A081F" w:rsidR="002D617C" w:rsidRPr="003740AB" w:rsidRDefault="00B61659" w:rsidP="002D617C">
                <w:pPr>
                  <w:pStyle w:val="Gegevensvoorstel"/>
                  <w:tabs>
                    <w:tab w:val="right" w:pos="1981"/>
                  </w:tabs>
                  <w:rPr>
                    <w:szCs w:val="20"/>
                  </w:rPr>
                </w:pPr>
                <w:r w:rsidRPr="003740AB">
                  <w:rPr>
                    <w:rStyle w:val="Tekstvantijdelijkeaanduiding"/>
                    <w:szCs w:val="20"/>
                  </w:rPr>
                  <w:t>Datum.Datum</w:t>
                </w:r>
              </w:p>
            </w:tc>
          </w:sdtContent>
        </w:sdt>
      </w:tr>
      <w:tr w:rsidR="00B61659" w14:paraId="3EDDDE71" w14:textId="77777777" w:rsidTr="003740AB">
        <w:trPr>
          <w:trHeight w:val="269"/>
        </w:trPr>
        <w:tc>
          <w:tcPr>
            <w:tcW w:w="2741" w:type="dxa"/>
            <w:tcBorders>
              <w:top w:val="nil"/>
              <w:bottom w:val="nil"/>
              <w:right w:val="single" w:sz="4" w:space="0" w:color="auto"/>
            </w:tcBorders>
            <w:shd w:val="clear" w:color="auto" w:fill="auto"/>
          </w:tcPr>
          <w:p w14:paraId="4866D28B" w14:textId="77777777" w:rsidR="00B61659" w:rsidRDefault="00B61659" w:rsidP="00B61659">
            <w:pPr>
              <w:rPr>
                <w:rFonts w:ascii="Arial" w:hAnsi="Arial" w:cs="Arial"/>
                <w:b/>
                <w:sz w:val="18"/>
                <w:szCs w:val="18"/>
              </w:rPr>
            </w:pPr>
            <w:r w:rsidRPr="004E6580">
              <w:rPr>
                <w:rFonts w:ascii="Arial" w:hAnsi="Arial" w:cs="Arial"/>
                <w:b/>
                <w:sz w:val="20"/>
                <w:szCs w:val="20"/>
              </w:rPr>
              <w:t>Opdrachtgeve</w:t>
            </w:r>
            <w:r>
              <w:rPr>
                <w:rFonts w:ascii="Arial" w:hAnsi="Arial" w:cs="Arial"/>
                <w:b/>
                <w:sz w:val="20"/>
                <w:szCs w:val="20"/>
              </w:rPr>
              <w:t>r</w:t>
            </w:r>
          </w:p>
        </w:tc>
        <w:sdt>
          <w:sdtPr>
            <w:rPr>
              <w:szCs w:val="20"/>
            </w:rPr>
            <w:alias w:val="{{Form.Opdrachtgever}}"/>
            <w:tag w:val="{&quot;templafy&quot;:{&quot;binding&quot;:&quot;{{Form.Opdrachtgever}}&quot;,&quot;promptAiService&quot;:false,&quot;visibility&quot;:&quot;&quot;,&quot;disableUpdates&quot;:false,&quot;removeAndKeepContent&quot;:false,&quot;type&quot;:&quot;text&quot;}}"/>
            <w:id w:val="-1429650344"/>
            <w:placeholder>
              <w:docPart w:val="66FDD030E88E4233A12C46301BE31857"/>
            </w:placeholder>
            <w:showingPlcHdr/>
          </w:sdtPr>
          <w:sdtEndPr/>
          <w:sdtContent>
            <w:tc>
              <w:tcPr>
                <w:tcW w:w="2929" w:type="dxa"/>
                <w:tcBorders>
                  <w:top w:val="nil"/>
                  <w:left w:val="single" w:sz="4" w:space="0" w:color="auto"/>
                  <w:bottom w:val="nil"/>
                  <w:right w:val="single" w:sz="4" w:space="0" w:color="auto"/>
                </w:tcBorders>
                <w:shd w:val="clear" w:color="auto" w:fill="auto"/>
              </w:tcPr>
              <w:p w14:paraId="2BA8078C" w14:textId="4F3D92EA" w:rsidR="00B61659" w:rsidRPr="003740AB" w:rsidRDefault="00B61659" w:rsidP="00B61659">
                <w:pPr>
                  <w:pStyle w:val="Gegevensvoorstel"/>
                  <w:rPr>
                    <w:szCs w:val="20"/>
                  </w:rPr>
                </w:pPr>
                <w:r w:rsidRPr="003740AB">
                  <w:rPr>
                    <w:rStyle w:val="Tekstvantijdelijkeaanduiding"/>
                    <w:szCs w:val="20"/>
                  </w:rPr>
                  <w:t>Opdrachtgever</w:t>
                </w:r>
              </w:p>
            </w:tc>
          </w:sdtContent>
        </w:sdt>
        <w:tc>
          <w:tcPr>
            <w:tcW w:w="1701" w:type="dxa"/>
            <w:tcBorders>
              <w:top w:val="nil"/>
              <w:left w:val="single" w:sz="4" w:space="0" w:color="auto"/>
              <w:bottom w:val="nil"/>
              <w:right w:val="single" w:sz="4" w:space="0" w:color="auto"/>
            </w:tcBorders>
            <w:shd w:val="clear" w:color="auto" w:fill="auto"/>
          </w:tcPr>
          <w:p w14:paraId="683652A9" w14:textId="261D033D" w:rsidR="00B61659" w:rsidRPr="003740AB" w:rsidRDefault="00B61659" w:rsidP="00B61659">
            <w:pPr>
              <w:rPr>
                <w:rFonts w:ascii="Arial" w:hAnsi="Arial" w:cs="Arial"/>
                <w:sz w:val="20"/>
                <w:szCs w:val="20"/>
              </w:rPr>
            </w:pPr>
            <w:r w:rsidRPr="003740AB">
              <w:rPr>
                <w:rFonts w:ascii="Arial" w:hAnsi="Arial" w:cs="Arial"/>
                <w:b/>
                <w:sz w:val="20"/>
                <w:szCs w:val="20"/>
              </w:rPr>
              <w:t>Commissie:</w:t>
            </w:r>
          </w:p>
        </w:tc>
        <w:sdt>
          <w:sdtPr>
            <w:rPr>
              <w:rStyle w:val="Standaard1"/>
            </w:rPr>
            <w:alias w:val="{{Form.Commissie.Datum}}"/>
            <w:tag w:val="{&quot;templafy&quot;:{&quot;binding&quot;:&quot;{{Form.Commissie.Datum}}&quot;,&quot;promptAiService&quot;:false,&quot;visibility&quot;:&quot;&quot;,&quot;disableUpdates&quot;:false,&quot;removeAndKeepContent&quot;:false,&quot;type&quot;:&quot;text&quot;}}"/>
            <w:id w:val="523822012"/>
            <w:placeholder>
              <w:docPart w:val="1B4AD64B366E4575AA7B9D28F15B1EE9"/>
            </w:placeholder>
            <w:showingPlcHdr/>
          </w:sdtPr>
          <w:sdtEndPr>
            <w:rPr>
              <w:rStyle w:val="Standaardalinea-lettertype"/>
              <w:rFonts w:asciiTheme="minorHAnsi" w:hAnsiTheme="minorHAnsi" w:cs="Arial"/>
              <w:color w:val="auto"/>
              <w:sz w:val="22"/>
              <w:szCs w:val="20"/>
            </w:rPr>
          </w:sdtEndPr>
          <w:sdtContent>
            <w:tc>
              <w:tcPr>
                <w:tcW w:w="3175" w:type="dxa"/>
                <w:tcBorders>
                  <w:top w:val="nil"/>
                  <w:left w:val="single" w:sz="4" w:space="0" w:color="auto"/>
                  <w:bottom w:val="nil"/>
                </w:tcBorders>
                <w:shd w:val="clear" w:color="auto" w:fill="auto"/>
              </w:tcPr>
              <w:p w14:paraId="070DFE35" w14:textId="421205DD" w:rsidR="00B61659" w:rsidRPr="003740AB" w:rsidRDefault="00B61659" w:rsidP="00B61659">
                <w:pPr>
                  <w:rPr>
                    <w:rFonts w:ascii="Arial" w:hAnsi="Arial" w:cs="Arial"/>
                    <w:sz w:val="20"/>
                    <w:szCs w:val="20"/>
                  </w:rPr>
                </w:pPr>
                <w:r w:rsidRPr="003740AB">
                  <w:rPr>
                    <w:rStyle w:val="Tekstvantijdelijkeaanduiding"/>
                    <w:rFonts w:ascii="Arial" w:hAnsi="Arial" w:cs="Arial"/>
                    <w:sz w:val="20"/>
                    <w:szCs w:val="20"/>
                  </w:rPr>
                  <w:t>Commissie.Datum</w:t>
                </w:r>
              </w:p>
            </w:tc>
          </w:sdtContent>
        </w:sdt>
      </w:tr>
      <w:tr w:rsidR="00B61659" w14:paraId="2DC6BB79" w14:textId="77777777" w:rsidTr="003740AB">
        <w:trPr>
          <w:trHeight w:val="210"/>
        </w:trPr>
        <w:tc>
          <w:tcPr>
            <w:tcW w:w="2741" w:type="dxa"/>
            <w:tcBorders>
              <w:top w:val="nil"/>
              <w:bottom w:val="nil"/>
              <w:right w:val="single" w:sz="4" w:space="0" w:color="auto"/>
            </w:tcBorders>
            <w:shd w:val="clear" w:color="auto" w:fill="auto"/>
          </w:tcPr>
          <w:p w14:paraId="60AB6ED0" w14:textId="77777777" w:rsidR="00B61659" w:rsidRPr="004E6580" w:rsidRDefault="00B61659" w:rsidP="00B61659">
            <w:pPr>
              <w:rPr>
                <w:rFonts w:ascii="Arial" w:hAnsi="Arial" w:cs="Arial"/>
                <w:b/>
                <w:sz w:val="20"/>
                <w:szCs w:val="20"/>
              </w:rPr>
            </w:pPr>
            <w:r w:rsidRPr="004E6580">
              <w:rPr>
                <w:rFonts w:ascii="Arial" w:hAnsi="Arial" w:cs="Arial"/>
                <w:b/>
                <w:sz w:val="20"/>
                <w:szCs w:val="20"/>
              </w:rPr>
              <w:t>Opsteller</w:t>
            </w:r>
          </w:p>
        </w:tc>
        <w:sdt>
          <w:sdtPr>
            <w:rPr>
              <w:szCs w:val="20"/>
            </w:rPr>
            <w:alias w:val="{{Form.Opsteller}}"/>
            <w:tag w:val="{&quot;templafy&quot;:{&quot;binding&quot;:&quot;{{Form.Opsteller}}&quot;,&quot;promptAiService&quot;:false,&quot;visibility&quot;:&quot;&quot;,&quot;disableUpdates&quot;:false,&quot;removeAndKeepContent&quot;:false,&quot;type&quot;:&quot;text&quot;}}"/>
            <w:id w:val="-1440670720"/>
            <w:placeholder>
              <w:docPart w:val="FE32A9FCB6F2440E8DC3C7AB5138F287"/>
            </w:placeholder>
            <w:showingPlcHdr/>
          </w:sdtPr>
          <w:sdtEndPr/>
          <w:sdtContent>
            <w:tc>
              <w:tcPr>
                <w:tcW w:w="2929" w:type="dxa"/>
                <w:tcBorders>
                  <w:top w:val="nil"/>
                  <w:left w:val="single" w:sz="4" w:space="0" w:color="auto"/>
                  <w:bottom w:val="nil"/>
                  <w:right w:val="single" w:sz="4" w:space="0" w:color="auto"/>
                </w:tcBorders>
                <w:shd w:val="clear" w:color="auto" w:fill="auto"/>
              </w:tcPr>
              <w:p w14:paraId="2BC712A1" w14:textId="5904989C" w:rsidR="00B61659" w:rsidRPr="003740AB" w:rsidRDefault="00B61659" w:rsidP="00B61659">
                <w:pPr>
                  <w:pStyle w:val="Gegevensvoorstel"/>
                  <w:rPr>
                    <w:szCs w:val="20"/>
                  </w:rPr>
                </w:pPr>
                <w:r w:rsidRPr="003740AB">
                  <w:rPr>
                    <w:rStyle w:val="Tekstvantijdelijkeaanduiding"/>
                    <w:szCs w:val="20"/>
                  </w:rPr>
                  <w:t>Opsteller</w:t>
                </w:r>
              </w:p>
            </w:tc>
          </w:sdtContent>
        </w:sdt>
        <w:tc>
          <w:tcPr>
            <w:tcW w:w="1701" w:type="dxa"/>
            <w:tcBorders>
              <w:top w:val="nil"/>
              <w:left w:val="single" w:sz="4" w:space="0" w:color="auto"/>
              <w:bottom w:val="nil"/>
              <w:right w:val="single" w:sz="4" w:space="0" w:color="auto"/>
            </w:tcBorders>
            <w:shd w:val="clear" w:color="auto" w:fill="auto"/>
          </w:tcPr>
          <w:p w14:paraId="0F228801" w14:textId="77777777" w:rsidR="00B61659" w:rsidRPr="003740AB" w:rsidRDefault="00B61659" w:rsidP="00B61659">
            <w:pPr>
              <w:rPr>
                <w:rFonts w:ascii="Arial" w:hAnsi="Arial" w:cs="Arial"/>
                <w:sz w:val="20"/>
                <w:szCs w:val="20"/>
              </w:rPr>
            </w:pPr>
          </w:p>
        </w:tc>
        <w:tc>
          <w:tcPr>
            <w:tcW w:w="3175" w:type="dxa"/>
            <w:tcBorders>
              <w:top w:val="nil"/>
              <w:left w:val="single" w:sz="4" w:space="0" w:color="auto"/>
              <w:bottom w:val="nil"/>
            </w:tcBorders>
            <w:shd w:val="clear" w:color="auto" w:fill="auto"/>
          </w:tcPr>
          <w:p w14:paraId="3AC835DA" w14:textId="77777777" w:rsidR="00B61659" w:rsidRPr="003740AB" w:rsidRDefault="00B61659" w:rsidP="00B61659">
            <w:pPr>
              <w:rPr>
                <w:rFonts w:ascii="Arial" w:hAnsi="Arial" w:cs="Arial"/>
                <w:sz w:val="20"/>
                <w:szCs w:val="20"/>
              </w:rPr>
            </w:pPr>
          </w:p>
        </w:tc>
      </w:tr>
      <w:tr w:rsidR="00B61659" w14:paraId="3A9B0D87" w14:textId="77777777" w:rsidTr="003740AB">
        <w:trPr>
          <w:trHeight w:val="190"/>
        </w:trPr>
        <w:tc>
          <w:tcPr>
            <w:tcW w:w="2741" w:type="dxa"/>
            <w:tcBorders>
              <w:top w:val="nil"/>
              <w:bottom w:val="nil"/>
              <w:right w:val="single" w:sz="4" w:space="0" w:color="auto"/>
            </w:tcBorders>
            <w:shd w:val="clear" w:color="auto" w:fill="auto"/>
          </w:tcPr>
          <w:p w14:paraId="3C12CB2D" w14:textId="77777777" w:rsidR="00B61659" w:rsidRPr="004E6580" w:rsidRDefault="00B61659" w:rsidP="00B61659">
            <w:pPr>
              <w:rPr>
                <w:rFonts w:ascii="Arial" w:hAnsi="Arial" w:cs="Arial"/>
                <w:b/>
                <w:sz w:val="20"/>
                <w:szCs w:val="20"/>
              </w:rPr>
            </w:pPr>
            <w:r w:rsidRPr="004E6580">
              <w:rPr>
                <w:rFonts w:ascii="Arial" w:hAnsi="Arial" w:cs="Arial"/>
                <w:b/>
                <w:sz w:val="20"/>
                <w:szCs w:val="20"/>
              </w:rPr>
              <w:t>Datum</w:t>
            </w:r>
          </w:p>
        </w:tc>
        <w:sdt>
          <w:sdtPr>
            <w:rPr>
              <w:szCs w:val="20"/>
            </w:rPr>
            <w:alias w:val="{{FormatDateTime(Form.Datum1, &quot;d&quot;)}}"/>
            <w:tag w:val="{&quot;templafy&quot;:{&quot;binding&quot;:&quot;{{FormatDateTime(Form.Datum1, \&quot;d\&quot;)}}&quot;,&quot;promptAiService&quot;:false,&quot;visibility&quot;:&quot;&quot;,&quot;disableUpdates&quot;:false,&quot;removeAndKeepContent&quot;:false,&quot;type&quot;:&quot;text&quot;}}"/>
            <w:id w:val="-305473268"/>
            <w:placeholder>
              <w:docPart w:val="062D1B4C28894C23ABC923EA81877056"/>
            </w:placeholder>
            <w:showingPlcHdr/>
          </w:sdtPr>
          <w:sdtEndPr/>
          <w:sdtContent>
            <w:tc>
              <w:tcPr>
                <w:tcW w:w="2929" w:type="dxa"/>
                <w:tcBorders>
                  <w:top w:val="nil"/>
                  <w:left w:val="single" w:sz="4" w:space="0" w:color="auto"/>
                  <w:bottom w:val="nil"/>
                  <w:right w:val="single" w:sz="4" w:space="0" w:color="auto"/>
                </w:tcBorders>
                <w:shd w:val="clear" w:color="auto" w:fill="auto"/>
              </w:tcPr>
              <w:p w14:paraId="38095C5C" w14:textId="7A5E3550" w:rsidR="00B61659" w:rsidRPr="003740AB" w:rsidRDefault="00B61659" w:rsidP="00B61659">
                <w:pPr>
                  <w:pStyle w:val="Gegevensvoorstel"/>
                  <w:rPr>
                    <w:szCs w:val="20"/>
                  </w:rPr>
                </w:pPr>
                <w:r w:rsidRPr="003740AB">
                  <w:rPr>
                    <w:rStyle w:val="Tekstvantijdelijkeaanduiding"/>
                    <w:szCs w:val="20"/>
                  </w:rPr>
                  <w:t>Datum1</w:t>
                </w:r>
              </w:p>
            </w:tc>
          </w:sdtContent>
        </w:sdt>
        <w:tc>
          <w:tcPr>
            <w:tcW w:w="1701" w:type="dxa"/>
            <w:tcBorders>
              <w:top w:val="nil"/>
              <w:left w:val="single" w:sz="4" w:space="0" w:color="auto"/>
              <w:bottom w:val="nil"/>
              <w:right w:val="single" w:sz="4" w:space="0" w:color="auto"/>
            </w:tcBorders>
            <w:shd w:val="clear" w:color="auto" w:fill="auto"/>
          </w:tcPr>
          <w:p w14:paraId="5A28F52F" w14:textId="77777777" w:rsidR="00B61659" w:rsidRPr="003740AB" w:rsidRDefault="00B61659" w:rsidP="00B61659">
            <w:pPr>
              <w:rPr>
                <w:rFonts w:ascii="Arial" w:hAnsi="Arial" w:cs="Arial"/>
                <w:sz w:val="20"/>
                <w:szCs w:val="20"/>
              </w:rPr>
            </w:pPr>
            <w:r w:rsidRPr="003740AB">
              <w:rPr>
                <w:rFonts w:ascii="Arial" w:hAnsi="Arial" w:cs="Arial"/>
                <w:b/>
                <w:sz w:val="20"/>
                <w:szCs w:val="20"/>
              </w:rPr>
              <w:t>Raad:</w:t>
            </w:r>
          </w:p>
        </w:tc>
        <w:sdt>
          <w:sdtPr>
            <w:rPr>
              <w:szCs w:val="20"/>
            </w:rPr>
            <w:alias w:val="{{Form.Datum_raadvergadering.Datum}}"/>
            <w:tag w:val="{&quot;templafy&quot;:{&quot;binding&quot;:&quot;{{Form.Datum_raadvergadering.Datum}}&quot;,&quot;promptAiService&quot;:false,&quot;visibility&quot;:&quot;&quot;,&quot;disableUpdates&quot;:false,&quot;removeAndKeepContent&quot;:false,&quot;type&quot;:&quot;text&quot;}}"/>
            <w:id w:val="-1433279314"/>
            <w:placeholder>
              <w:docPart w:val="459D6220E2FD4F2BBC9B083D189D7ECE"/>
            </w:placeholder>
            <w:showingPlcHdr/>
          </w:sdtPr>
          <w:sdtEndPr/>
          <w:sdtContent>
            <w:tc>
              <w:tcPr>
                <w:tcW w:w="3175" w:type="dxa"/>
                <w:tcBorders>
                  <w:top w:val="nil"/>
                  <w:left w:val="nil"/>
                  <w:bottom w:val="nil"/>
                  <w:right w:val="single" w:sz="4" w:space="0" w:color="auto"/>
                </w:tcBorders>
                <w:shd w:val="clear" w:color="auto" w:fill="auto"/>
              </w:tcPr>
              <w:p w14:paraId="7052FC04" w14:textId="1962D6A8" w:rsidR="00B61659" w:rsidRPr="003740AB" w:rsidRDefault="00B61659" w:rsidP="00B61659">
                <w:pPr>
                  <w:pStyle w:val="Gegevensvoorstel"/>
                  <w:rPr>
                    <w:szCs w:val="20"/>
                  </w:rPr>
                </w:pPr>
                <w:r w:rsidRPr="003740AB">
                  <w:rPr>
                    <w:rStyle w:val="Tekstvantijdelijkeaanduiding"/>
                    <w:szCs w:val="20"/>
                  </w:rPr>
                  <w:t>Datum_raadvergadering.Datum</w:t>
                </w:r>
              </w:p>
            </w:tc>
          </w:sdtContent>
        </w:sdt>
      </w:tr>
      <w:tr w:rsidR="00B61659" w14:paraId="44D5E108" w14:textId="77777777" w:rsidTr="003740AB">
        <w:trPr>
          <w:trHeight w:val="240"/>
        </w:trPr>
        <w:tc>
          <w:tcPr>
            <w:tcW w:w="2741" w:type="dxa"/>
            <w:tcBorders>
              <w:top w:val="nil"/>
              <w:bottom w:val="nil"/>
              <w:right w:val="single" w:sz="4" w:space="0" w:color="auto"/>
            </w:tcBorders>
            <w:shd w:val="clear" w:color="auto" w:fill="auto"/>
          </w:tcPr>
          <w:p w14:paraId="6962D96B" w14:textId="34962ACA" w:rsidR="00B61659" w:rsidRPr="004E6580" w:rsidRDefault="00C10824" w:rsidP="00B61659">
            <w:pPr>
              <w:rPr>
                <w:rFonts w:ascii="Arial" w:hAnsi="Arial" w:cs="Arial"/>
                <w:b/>
                <w:sz w:val="20"/>
                <w:szCs w:val="20"/>
              </w:rPr>
            </w:pPr>
            <w:r w:rsidRPr="00C10824">
              <w:rPr>
                <w:rFonts w:ascii="Arial" w:hAnsi="Arial" w:cs="Arial"/>
                <w:b/>
                <w:sz w:val="20"/>
                <w:szCs w:val="20"/>
              </w:rPr>
              <w:t>Lange Termijn Agenda</w:t>
            </w:r>
          </w:p>
        </w:tc>
        <w:sdt>
          <w:sdtPr>
            <w:rPr>
              <w:szCs w:val="20"/>
            </w:rPr>
            <w:alias w:val="{{Form.Lange_Termijn_Agenda.Name}}"/>
            <w:tag w:val="{&quot;templafy&quot;:{&quot;binding&quot;:&quot;{{Form.Lange_Termijn_Agenda.Name}}&quot;,&quot;promptAiService&quot;:false,&quot;visibility&quot;:&quot;&quot;,&quot;disableUpdates&quot;:false,&quot;removeAndKeepContent&quot;:false,&quot;type&quot;:&quot;text&quot;}}"/>
            <w:id w:val="1792869294"/>
            <w:placeholder>
              <w:docPart w:val="9943D364DF244AD4853389939DD6C63C"/>
            </w:placeholder>
            <w:showingPlcHdr/>
          </w:sdtPr>
          <w:sdtEndPr/>
          <w:sdtContent>
            <w:tc>
              <w:tcPr>
                <w:tcW w:w="2929" w:type="dxa"/>
                <w:tcBorders>
                  <w:top w:val="nil"/>
                  <w:left w:val="single" w:sz="4" w:space="0" w:color="auto"/>
                  <w:bottom w:val="nil"/>
                  <w:right w:val="single" w:sz="4" w:space="0" w:color="auto"/>
                </w:tcBorders>
                <w:shd w:val="clear" w:color="auto" w:fill="auto"/>
              </w:tcPr>
              <w:p w14:paraId="103BD4DC" w14:textId="4503F7DF" w:rsidR="00B61659" w:rsidRPr="003740AB" w:rsidRDefault="00C10824" w:rsidP="00B61659">
                <w:pPr>
                  <w:pStyle w:val="Gegevensvoorstel"/>
                  <w:rPr>
                    <w:szCs w:val="20"/>
                  </w:rPr>
                </w:pPr>
                <w:r w:rsidRPr="000F0DEF">
                  <w:rPr>
                    <w:rStyle w:val="Tekstvantijdelijkeaanduiding"/>
                  </w:rPr>
                  <w:t>Lange_Termijn_Agenda.Name</w:t>
                </w:r>
              </w:p>
            </w:tc>
          </w:sdtContent>
        </w:sdt>
        <w:tc>
          <w:tcPr>
            <w:tcW w:w="1701" w:type="dxa"/>
            <w:vMerge w:val="restart"/>
            <w:tcBorders>
              <w:top w:val="nil"/>
              <w:left w:val="single" w:sz="4" w:space="0" w:color="auto"/>
              <w:bottom w:val="nil"/>
              <w:right w:val="single" w:sz="4" w:space="0" w:color="auto"/>
            </w:tcBorders>
            <w:shd w:val="clear" w:color="auto" w:fill="auto"/>
          </w:tcPr>
          <w:p w14:paraId="6261C07B" w14:textId="77777777" w:rsidR="00B61659" w:rsidRPr="003740AB" w:rsidRDefault="00B61659" w:rsidP="00B61659">
            <w:pPr>
              <w:rPr>
                <w:rFonts w:ascii="Arial" w:hAnsi="Arial" w:cs="Arial"/>
                <w:sz w:val="20"/>
                <w:szCs w:val="20"/>
              </w:rPr>
            </w:pPr>
          </w:p>
        </w:tc>
        <w:tc>
          <w:tcPr>
            <w:tcW w:w="3175" w:type="dxa"/>
            <w:vMerge w:val="restart"/>
            <w:tcBorders>
              <w:top w:val="nil"/>
              <w:left w:val="nil"/>
              <w:bottom w:val="nil"/>
              <w:right w:val="single" w:sz="4" w:space="0" w:color="auto"/>
            </w:tcBorders>
            <w:shd w:val="clear" w:color="auto" w:fill="auto"/>
          </w:tcPr>
          <w:p w14:paraId="5B22103D" w14:textId="77777777" w:rsidR="00B61659" w:rsidRPr="003740AB" w:rsidRDefault="00B61659" w:rsidP="00B61659">
            <w:pPr>
              <w:pStyle w:val="Gegevensvoorstel"/>
              <w:tabs>
                <w:tab w:val="right" w:pos="1981"/>
              </w:tabs>
              <w:rPr>
                <w:szCs w:val="20"/>
              </w:rPr>
            </w:pPr>
          </w:p>
        </w:tc>
      </w:tr>
      <w:tr w:rsidR="00B61659" w14:paraId="740A0D3D" w14:textId="77777777" w:rsidTr="003740AB">
        <w:trPr>
          <w:trHeight w:val="70"/>
        </w:trPr>
        <w:tc>
          <w:tcPr>
            <w:tcW w:w="2741" w:type="dxa"/>
            <w:tcBorders>
              <w:top w:val="nil"/>
              <w:bottom w:val="nil"/>
              <w:right w:val="single" w:sz="4" w:space="0" w:color="auto"/>
            </w:tcBorders>
            <w:shd w:val="clear" w:color="auto" w:fill="auto"/>
          </w:tcPr>
          <w:p w14:paraId="5C26C6D2" w14:textId="77777777" w:rsidR="00B61659" w:rsidRPr="004E6580" w:rsidRDefault="00B61659" w:rsidP="00B61659">
            <w:pPr>
              <w:rPr>
                <w:rFonts w:ascii="Arial" w:hAnsi="Arial" w:cs="Arial"/>
                <w:b/>
                <w:sz w:val="20"/>
                <w:szCs w:val="20"/>
              </w:rPr>
            </w:pPr>
            <w:r w:rsidRPr="004E6580">
              <w:rPr>
                <w:rFonts w:ascii="Arial" w:hAnsi="Arial" w:cs="Arial"/>
                <w:b/>
                <w:sz w:val="20"/>
                <w:szCs w:val="20"/>
              </w:rPr>
              <w:t>Zaaknummer</w:t>
            </w:r>
          </w:p>
        </w:tc>
        <w:sdt>
          <w:sdtPr>
            <w:rPr>
              <w:szCs w:val="20"/>
            </w:rPr>
            <w:alias w:val="{{Form.Zaaknummer}}"/>
            <w:tag w:val="{&quot;templafy&quot;:{&quot;binding&quot;:&quot;{{Form.Zaaknummer}}&quot;,&quot;promptAiService&quot;:false,&quot;visibility&quot;:&quot;&quot;,&quot;disableUpdates&quot;:false,&quot;removeAndKeepContent&quot;:false,&quot;type&quot;:&quot;text&quot;}}"/>
            <w:id w:val="-14151329"/>
            <w:placeholder>
              <w:docPart w:val="E6C6A0E9BA80478291C098212D07C115"/>
            </w:placeholder>
            <w:showingPlcHdr/>
          </w:sdtPr>
          <w:sdtEndPr/>
          <w:sdtContent>
            <w:tc>
              <w:tcPr>
                <w:tcW w:w="2929" w:type="dxa"/>
                <w:tcBorders>
                  <w:top w:val="nil"/>
                  <w:left w:val="single" w:sz="4" w:space="0" w:color="auto"/>
                  <w:bottom w:val="nil"/>
                  <w:right w:val="single" w:sz="4" w:space="0" w:color="auto"/>
                </w:tcBorders>
                <w:shd w:val="clear" w:color="auto" w:fill="auto"/>
              </w:tcPr>
              <w:p w14:paraId="56A65B1A" w14:textId="7FAD7FC4" w:rsidR="00B61659" w:rsidRPr="003740AB" w:rsidRDefault="00B61659" w:rsidP="00B61659">
                <w:pPr>
                  <w:pStyle w:val="Gegevensvoorstel"/>
                  <w:rPr>
                    <w:szCs w:val="20"/>
                  </w:rPr>
                </w:pPr>
                <w:r w:rsidRPr="003740AB">
                  <w:rPr>
                    <w:rStyle w:val="Tekstvantijdelijkeaanduiding"/>
                    <w:szCs w:val="20"/>
                  </w:rPr>
                  <w:t>Zaaknummer</w:t>
                </w:r>
              </w:p>
            </w:tc>
          </w:sdtContent>
        </w:sdt>
        <w:tc>
          <w:tcPr>
            <w:tcW w:w="1701" w:type="dxa"/>
            <w:vMerge/>
            <w:tcBorders>
              <w:top w:val="nil"/>
              <w:left w:val="single" w:sz="4" w:space="0" w:color="auto"/>
              <w:bottom w:val="nil"/>
              <w:right w:val="single" w:sz="4" w:space="0" w:color="auto"/>
            </w:tcBorders>
            <w:shd w:val="clear" w:color="auto" w:fill="auto"/>
          </w:tcPr>
          <w:p w14:paraId="4701D51A" w14:textId="77777777" w:rsidR="00B61659" w:rsidRPr="003740AB" w:rsidRDefault="00B61659" w:rsidP="00B61659">
            <w:pPr>
              <w:rPr>
                <w:rFonts w:ascii="Arial" w:hAnsi="Arial" w:cs="Arial"/>
                <w:sz w:val="20"/>
                <w:szCs w:val="20"/>
              </w:rPr>
            </w:pPr>
          </w:p>
        </w:tc>
        <w:tc>
          <w:tcPr>
            <w:tcW w:w="3175" w:type="dxa"/>
            <w:vMerge/>
            <w:tcBorders>
              <w:top w:val="nil"/>
              <w:left w:val="nil"/>
              <w:bottom w:val="nil"/>
              <w:right w:val="single" w:sz="4" w:space="0" w:color="auto"/>
            </w:tcBorders>
            <w:shd w:val="clear" w:color="auto" w:fill="auto"/>
          </w:tcPr>
          <w:p w14:paraId="2C592C6D" w14:textId="77777777" w:rsidR="00B61659" w:rsidRPr="003740AB" w:rsidRDefault="00B61659" w:rsidP="00B61659">
            <w:pPr>
              <w:rPr>
                <w:rFonts w:ascii="Arial" w:hAnsi="Arial" w:cs="Arial"/>
                <w:sz w:val="20"/>
                <w:szCs w:val="20"/>
              </w:rPr>
            </w:pPr>
          </w:p>
        </w:tc>
      </w:tr>
      <w:tr w:rsidR="00B61659" w14:paraId="43232857" w14:textId="77777777" w:rsidTr="003740AB">
        <w:trPr>
          <w:trHeight w:val="200"/>
        </w:trPr>
        <w:tc>
          <w:tcPr>
            <w:tcW w:w="2741" w:type="dxa"/>
            <w:tcBorders>
              <w:top w:val="nil"/>
              <w:bottom w:val="nil"/>
              <w:right w:val="single" w:sz="4" w:space="0" w:color="auto"/>
            </w:tcBorders>
            <w:shd w:val="clear" w:color="auto" w:fill="auto"/>
          </w:tcPr>
          <w:p w14:paraId="40AACD7A" w14:textId="0A0D4294" w:rsidR="00B61659" w:rsidRPr="004E6580" w:rsidRDefault="003740AB" w:rsidP="00B61659">
            <w:pPr>
              <w:rPr>
                <w:rFonts w:ascii="Arial" w:hAnsi="Arial" w:cs="Arial"/>
                <w:b/>
                <w:sz w:val="20"/>
                <w:szCs w:val="20"/>
              </w:rPr>
            </w:pPr>
            <w:r>
              <w:rPr>
                <w:rFonts w:ascii="Arial" w:hAnsi="Arial" w:cs="Arial"/>
                <w:b/>
                <w:sz w:val="20"/>
                <w:szCs w:val="20"/>
              </w:rPr>
              <w:t>Documentnummer</w:t>
            </w:r>
          </w:p>
        </w:tc>
        <w:sdt>
          <w:sdtPr>
            <w:rPr>
              <w:szCs w:val="20"/>
            </w:rPr>
            <w:alias w:val="{{Form.Documentnummer}}"/>
            <w:tag w:val="{&quot;templafy&quot;:{&quot;binding&quot;:&quot;{{Form.Documentnummer}}&quot;,&quot;promptAiService&quot;:false,&quot;visibility&quot;:&quot;&quot;,&quot;disableUpdates&quot;:false,&quot;removeAndKeepContent&quot;:false,&quot;type&quot;:&quot;text&quot;}}"/>
            <w:id w:val="-448850090"/>
            <w:placeholder>
              <w:docPart w:val="5C8B295EAE1D4D2FB5B1A4DDFE478287"/>
            </w:placeholder>
            <w:showingPlcHdr/>
          </w:sdtPr>
          <w:sdtEndPr/>
          <w:sdtContent>
            <w:tc>
              <w:tcPr>
                <w:tcW w:w="2929" w:type="dxa"/>
                <w:tcBorders>
                  <w:top w:val="nil"/>
                  <w:left w:val="single" w:sz="4" w:space="0" w:color="auto"/>
                  <w:bottom w:val="nil"/>
                  <w:right w:val="single" w:sz="4" w:space="0" w:color="auto"/>
                </w:tcBorders>
                <w:shd w:val="clear" w:color="auto" w:fill="auto"/>
              </w:tcPr>
              <w:p w14:paraId="7399A5F2" w14:textId="08B65962" w:rsidR="00B61659" w:rsidRPr="003740AB" w:rsidRDefault="003740AB" w:rsidP="00B61659">
                <w:pPr>
                  <w:pStyle w:val="Gegevensvoorstel"/>
                  <w:rPr>
                    <w:szCs w:val="20"/>
                  </w:rPr>
                </w:pPr>
                <w:r w:rsidRPr="00EA5E48">
                  <w:rPr>
                    <w:rStyle w:val="Tekstvantijdelijkeaanduiding"/>
                  </w:rPr>
                  <w:t>Documentnummer</w:t>
                </w:r>
              </w:p>
            </w:tc>
          </w:sdtContent>
        </w:sdt>
        <w:tc>
          <w:tcPr>
            <w:tcW w:w="1701" w:type="dxa"/>
            <w:tcBorders>
              <w:top w:val="nil"/>
              <w:left w:val="single" w:sz="4" w:space="0" w:color="auto"/>
              <w:bottom w:val="nil"/>
              <w:right w:val="single" w:sz="4" w:space="0" w:color="auto"/>
            </w:tcBorders>
            <w:shd w:val="clear" w:color="auto" w:fill="auto"/>
          </w:tcPr>
          <w:p w14:paraId="688032F1" w14:textId="77777777" w:rsidR="00B61659" w:rsidRPr="003740AB" w:rsidRDefault="00B61659" w:rsidP="00B61659">
            <w:pPr>
              <w:rPr>
                <w:rFonts w:ascii="Arial" w:hAnsi="Arial" w:cs="Arial"/>
                <w:sz w:val="20"/>
                <w:szCs w:val="20"/>
              </w:rPr>
            </w:pPr>
          </w:p>
        </w:tc>
        <w:tc>
          <w:tcPr>
            <w:tcW w:w="3175" w:type="dxa"/>
            <w:tcBorders>
              <w:top w:val="nil"/>
              <w:left w:val="nil"/>
              <w:bottom w:val="nil"/>
              <w:right w:val="single" w:sz="4" w:space="0" w:color="auto"/>
            </w:tcBorders>
            <w:shd w:val="clear" w:color="auto" w:fill="auto"/>
          </w:tcPr>
          <w:p w14:paraId="192F3579" w14:textId="77777777" w:rsidR="00B61659" w:rsidRPr="003740AB" w:rsidRDefault="00B61659" w:rsidP="00B61659">
            <w:pPr>
              <w:rPr>
                <w:rFonts w:ascii="Arial" w:hAnsi="Arial" w:cs="Arial"/>
                <w:sz w:val="20"/>
                <w:szCs w:val="20"/>
              </w:rPr>
            </w:pPr>
          </w:p>
        </w:tc>
      </w:tr>
      <w:tr w:rsidR="00B61659" w14:paraId="1508DACD" w14:textId="77777777" w:rsidTr="00CD3B7E">
        <w:trPr>
          <w:trHeight w:val="3342"/>
        </w:trPr>
        <w:tc>
          <w:tcPr>
            <w:tcW w:w="10546" w:type="dxa"/>
            <w:gridSpan w:val="4"/>
            <w:tcBorders>
              <w:top w:val="single" w:sz="4" w:space="0" w:color="auto"/>
              <w:left w:val="single" w:sz="4" w:space="0" w:color="auto"/>
              <w:bottom w:val="single" w:sz="4" w:space="0" w:color="auto"/>
              <w:right w:val="single" w:sz="4" w:space="0" w:color="auto"/>
            </w:tcBorders>
            <w:shd w:val="clear" w:color="auto" w:fill="auto"/>
          </w:tcPr>
          <w:p w14:paraId="36CF7317" w14:textId="77777777" w:rsidR="00B61659" w:rsidRPr="00811D43" w:rsidRDefault="00B61659" w:rsidP="00B61659">
            <w:pPr>
              <w:pStyle w:val="Default"/>
              <w:rPr>
                <w:rFonts w:ascii="Arial" w:eastAsia="Arial" w:hAnsi="Arial" w:cs="Arial"/>
                <w:b/>
                <w:bCs/>
                <w:color w:val="auto"/>
                <w:sz w:val="20"/>
                <w:szCs w:val="20"/>
              </w:rPr>
            </w:pPr>
          </w:p>
          <w:p w14:paraId="4F7EF8E5" w14:textId="77777777" w:rsidR="00B61659" w:rsidRPr="00811D43" w:rsidRDefault="00B61659" w:rsidP="00B61659">
            <w:pPr>
              <w:pStyle w:val="Default"/>
              <w:rPr>
                <w:rFonts w:ascii="Arial" w:eastAsia="Arial" w:hAnsi="Arial" w:cs="Arial"/>
                <w:color w:val="auto"/>
                <w:sz w:val="20"/>
                <w:szCs w:val="20"/>
              </w:rPr>
            </w:pPr>
            <w:r w:rsidRPr="00811D43">
              <w:rPr>
                <w:rFonts w:ascii="Arial" w:eastAsia="Arial" w:hAnsi="Arial" w:cs="Arial"/>
                <w:b/>
                <w:bCs/>
                <w:color w:val="auto"/>
                <w:sz w:val="20"/>
                <w:szCs w:val="20"/>
              </w:rPr>
              <w:t xml:space="preserve">Onderwerp </w:t>
            </w:r>
          </w:p>
          <w:p w14:paraId="551F443A" w14:textId="77777777" w:rsidR="00B61659" w:rsidRPr="00811D43" w:rsidRDefault="00B61659" w:rsidP="00B61659">
            <w:pPr>
              <w:pStyle w:val="Plattetekst"/>
            </w:pPr>
            <w:r w:rsidRPr="00811D43">
              <w:t>Geef kernachtig en bondig het onderwerp weer.</w:t>
            </w:r>
          </w:p>
          <w:p w14:paraId="2B895983" w14:textId="77777777" w:rsidR="00B61659" w:rsidRPr="00811D43" w:rsidRDefault="00B61659" w:rsidP="00B61659">
            <w:pPr>
              <w:pStyle w:val="Default"/>
              <w:rPr>
                <w:rFonts w:ascii="Arial" w:eastAsia="Arial" w:hAnsi="Arial" w:cs="Arial"/>
                <w:color w:val="auto"/>
                <w:sz w:val="20"/>
                <w:szCs w:val="20"/>
              </w:rPr>
            </w:pPr>
          </w:p>
          <w:p w14:paraId="4F3BB468" w14:textId="77777777" w:rsidR="00B61659" w:rsidRPr="00811D43" w:rsidRDefault="00B61659" w:rsidP="00B61659">
            <w:pPr>
              <w:pStyle w:val="Default"/>
              <w:rPr>
                <w:rFonts w:ascii="Arial" w:eastAsia="Arial" w:hAnsi="Arial" w:cs="Arial"/>
                <w:color w:val="auto"/>
                <w:sz w:val="20"/>
                <w:szCs w:val="20"/>
              </w:rPr>
            </w:pPr>
            <w:r w:rsidRPr="00811D43">
              <w:rPr>
                <w:rFonts w:ascii="Arial" w:eastAsia="Arial" w:hAnsi="Arial" w:cs="Arial"/>
                <w:b/>
                <w:bCs/>
                <w:color w:val="auto"/>
                <w:sz w:val="20"/>
                <w:szCs w:val="20"/>
              </w:rPr>
              <w:t xml:space="preserve">Voorstel </w:t>
            </w:r>
          </w:p>
          <w:p w14:paraId="4084CE00" w14:textId="77777777" w:rsidR="00B61659" w:rsidRPr="00811D43" w:rsidRDefault="00B61659" w:rsidP="00B61659">
            <w:pPr>
              <w:pStyle w:val="Plattetekst"/>
            </w:pPr>
            <w:r w:rsidRPr="00811D43">
              <w:t xml:space="preserve">Gebruik </w:t>
            </w:r>
            <w:r w:rsidRPr="00811D43">
              <w:rPr>
                <w:i/>
                <w:iCs/>
              </w:rPr>
              <w:t>te + werkwoord</w:t>
            </w:r>
            <w:r w:rsidRPr="00811D43">
              <w:t xml:space="preserve"> en nummer de beslispunten</w:t>
            </w:r>
            <w:r>
              <w:t xml:space="preserve"> (bijv. ‘Te besluiten tot…’ / ‘In te stemmen met…’)</w:t>
            </w:r>
            <w:r w:rsidRPr="00811D43">
              <w:t>.</w:t>
            </w:r>
          </w:p>
          <w:p w14:paraId="41DFB622" w14:textId="77777777" w:rsidR="00B61659" w:rsidRPr="00811D43" w:rsidRDefault="00B61659" w:rsidP="00B61659">
            <w:pPr>
              <w:pStyle w:val="Plattetekst"/>
              <w:ind w:left="118"/>
            </w:pPr>
          </w:p>
          <w:p w14:paraId="3E5B11EA" w14:textId="77777777" w:rsidR="00B61659" w:rsidRPr="00811D43" w:rsidRDefault="00B61659" w:rsidP="00B61659">
            <w:pPr>
              <w:pStyle w:val="Lijstalinea"/>
              <w:widowControl w:val="0"/>
              <w:numPr>
                <w:ilvl w:val="0"/>
                <w:numId w:val="1"/>
              </w:numPr>
              <w:tabs>
                <w:tab w:val="left" w:pos="428"/>
              </w:tabs>
              <w:autoSpaceDE w:val="0"/>
              <w:autoSpaceDN w:val="0"/>
              <w:spacing w:line="240" w:lineRule="auto"/>
              <w:ind w:hanging="313"/>
              <w:contextualSpacing w:val="0"/>
              <w:rPr>
                <w:rFonts w:ascii="Arial" w:hAnsi="Arial" w:cs="Arial"/>
                <w:sz w:val="20"/>
                <w:szCs w:val="20"/>
              </w:rPr>
            </w:pPr>
            <w:r w:rsidRPr="00811D43">
              <w:rPr>
                <w:rFonts w:ascii="Arial" w:hAnsi="Arial" w:cs="Arial"/>
                <w:sz w:val="20"/>
                <w:szCs w:val="20"/>
              </w:rPr>
              <w:t xml:space="preserve">Hier komt een korte en bondige omschrijving van het </w:t>
            </w:r>
            <w:proofErr w:type="spellStart"/>
            <w:r w:rsidRPr="00811D43">
              <w:rPr>
                <w:rFonts w:ascii="Arial" w:hAnsi="Arial" w:cs="Arial"/>
                <w:sz w:val="20"/>
                <w:szCs w:val="20"/>
              </w:rPr>
              <w:t>kernbeslispunt</w:t>
            </w:r>
            <w:proofErr w:type="spellEnd"/>
            <w:r w:rsidRPr="00811D43">
              <w:rPr>
                <w:rFonts w:ascii="Arial" w:hAnsi="Arial" w:cs="Arial"/>
                <w:sz w:val="20"/>
                <w:szCs w:val="20"/>
              </w:rPr>
              <w:t>.</w:t>
            </w:r>
          </w:p>
          <w:p w14:paraId="46CB167F" w14:textId="77777777" w:rsidR="00B61659" w:rsidRPr="00811D43" w:rsidRDefault="00B61659" w:rsidP="00B61659">
            <w:pPr>
              <w:pStyle w:val="Lijstalinea"/>
              <w:widowControl w:val="0"/>
              <w:numPr>
                <w:ilvl w:val="0"/>
                <w:numId w:val="1"/>
              </w:numPr>
              <w:tabs>
                <w:tab w:val="left" w:pos="428"/>
              </w:tabs>
              <w:autoSpaceDE w:val="0"/>
              <w:autoSpaceDN w:val="0"/>
              <w:spacing w:line="240" w:lineRule="auto"/>
              <w:ind w:hanging="313"/>
              <w:contextualSpacing w:val="0"/>
              <w:rPr>
                <w:rFonts w:ascii="Arial" w:hAnsi="Arial" w:cs="Arial"/>
                <w:sz w:val="20"/>
                <w:szCs w:val="20"/>
              </w:rPr>
            </w:pPr>
            <w:r w:rsidRPr="00811D43">
              <w:rPr>
                <w:rFonts w:ascii="Arial" w:hAnsi="Arial" w:cs="Arial"/>
                <w:sz w:val="20"/>
                <w:szCs w:val="20"/>
              </w:rPr>
              <w:t>Hier komt eventueel het financieel beslispunt en een omschrijving van een (bijzondere) dekking.</w:t>
            </w:r>
          </w:p>
          <w:p w14:paraId="782AF3D4" w14:textId="77777777" w:rsidR="00B61659" w:rsidRPr="00811D43" w:rsidRDefault="00B61659" w:rsidP="00B61659">
            <w:pPr>
              <w:pStyle w:val="Lijstalinea"/>
              <w:widowControl w:val="0"/>
              <w:numPr>
                <w:ilvl w:val="0"/>
                <w:numId w:val="1"/>
              </w:numPr>
              <w:tabs>
                <w:tab w:val="left" w:pos="428"/>
              </w:tabs>
              <w:autoSpaceDE w:val="0"/>
              <w:autoSpaceDN w:val="0"/>
              <w:spacing w:line="240" w:lineRule="auto"/>
              <w:ind w:hanging="313"/>
              <w:contextualSpacing w:val="0"/>
              <w:rPr>
                <w:rFonts w:ascii="Arial" w:hAnsi="Arial" w:cs="Arial"/>
                <w:sz w:val="20"/>
                <w:szCs w:val="20"/>
              </w:rPr>
            </w:pPr>
            <w:r w:rsidRPr="00811D43">
              <w:rPr>
                <w:rFonts w:ascii="Arial" w:hAnsi="Arial" w:cs="Arial"/>
                <w:sz w:val="20"/>
                <w:szCs w:val="20"/>
              </w:rPr>
              <w:t>Hier komt een eventueel procedureel beslispunt (bijv. doorgeleiden van de raadsinformatiebrief).</w:t>
            </w:r>
          </w:p>
          <w:p w14:paraId="22D90939" w14:textId="77777777" w:rsidR="00B61659" w:rsidRPr="00811D43" w:rsidRDefault="00B61659" w:rsidP="00B61659">
            <w:pPr>
              <w:pStyle w:val="Plattetekst"/>
              <w:ind w:left="117" w:firstLine="24"/>
            </w:pPr>
          </w:p>
          <w:p w14:paraId="7B439743" w14:textId="77777777" w:rsidR="00B61659" w:rsidRDefault="00B61659" w:rsidP="00B61659">
            <w:pPr>
              <w:pStyle w:val="Plattetekst"/>
            </w:pPr>
            <w:r w:rsidRPr="00811D43">
              <w:t xml:space="preserve">Er worden </w:t>
            </w:r>
            <w:r w:rsidRPr="00304464">
              <w:rPr>
                <w:u w:val="single"/>
              </w:rPr>
              <w:t>geen</w:t>
            </w:r>
            <w:r w:rsidRPr="00811D43">
              <w:t xml:space="preserve"> ter kennisname beslispunten voorgelegd. </w:t>
            </w:r>
            <w:bookmarkStart w:id="0" w:name="Inleiding"/>
            <w:bookmarkEnd w:id="0"/>
            <w:r w:rsidRPr="00811D43">
              <w:t>Het college neemt immers altijd kennis van de bijgevoegde informatie</w:t>
            </w:r>
            <w:r>
              <w:t>.</w:t>
            </w:r>
          </w:p>
          <w:p w14:paraId="6B0ED116" w14:textId="77777777" w:rsidR="00B61659" w:rsidRDefault="00B61659" w:rsidP="00B61659">
            <w:pPr>
              <w:pStyle w:val="Plattetekst"/>
            </w:pPr>
          </w:p>
          <w:p w14:paraId="32781AA0" w14:textId="77777777" w:rsidR="00B61659" w:rsidRPr="00811D43" w:rsidRDefault="00B61659" w:rsidP="00B61659">
            <w:pPr>
              <w:pStyle w:val="Plattetekst"/>
            </w:pPr>
            <w:r w:rsidRPr="006E5F82">
              <w:rPr>
                <w:i/>
                <w:iCs/>
              </w:rPr>
              <w:t>Tip</w:t>
            </w:r>
            <w:r>
              <w:t>: collegeleden moeten veel stukken lezen. Zorg ervoor dat het beknopt is zonder de kern uit het oog te verliezen. Zorg er ook voor dat het collegelid de stukken die je schrijft, kan begrijpen. Niet elk collegelid is expert op het beleidsterrein.</w:t>
            </w:r>
          </w:p>
          <w:p w14:paraId="44A239AD" w14:textId="77777777" w:rsidR="00B61659" w:rsidRPr="00811D43" w:rsidRDefault="00B61659" w:rsidP="00B61659">
            <w:pPr>
              <w:pStyle w:val="Default"/>
              <w:rPr>
                <w:rFonts w:ascii="Arial" w:eastAsia="Arial" w:hAnsi="Arial" w:cs="Arial"/>
                <w:color w:val="auto"/>
                <w:sz w:val="20"/>
                <w:szCs w:val="20"/>
              </w:rPr>
            </w:pPr>
          </w:p>
          <w:p w14:paraId="1E8B7B9D" w14:textId="77777777" w:rsidR="00B61659" w:rsidRPr="00811D43" w:rsidRDefault="00B61659" w:rsidP="00B61659">
            <w:pPr>
              <w:pStyle w:val="Default"/>
              <w:rPr>
                <w:rFonts w:ascii="Arial" w:eastAsia="Arial" w:hAnsi="Arial" w:cs="Arial"/>
                <w:color w:val="auto"/>
                <w:sz w:val="20"/>
                <w:szCs w:val="20"/>
              </w:rPr>
            </w:pPr>
            <w:r w:rsidRPr="006E45AB">
              <w:rPr>
                <w:rFonts w:ascii="Arial" w:hAnsi="Arial" w:cs="Arial"/>
                <w:b/>
                <w:color w:val="auto"/>
                <w:sz w:val="20"/>
                <w:szCs w:val="20"/>
              </w:rPr>
              <w:t>I</w:t>
            </w:r>
            <w:r w:rsidRPr="00811D43">
              <w:rPr>
                <w:rFonts w:ascii="Arial" w:eastAsia="Arial" w:hAnsi="Arial" w:cs="Arial"/>
                <w:b/>
                <w:bCs/>
                <w:color w:val="auto"/>
                <w:sz w:val="20"/>
                <w:szCs w:val="20"/>
              </w:rPr>
              <w:t xml:space="preserve">nleiding </w:t>
            </w:r>
            <w:r>
              <w:rPr>
                <w:rFonts w:ascii="Arial" w:eastAsia="Arial" w:hAnsi="Arial" w:cs="Arial"/>
                <w:b/>
                <w:bCs/>
                <w:color w:val="auto"/>
                <w:sz w:val="20"/>
                <w:szCs w:val="20"/>
              </w:rPr>
              <w:t>(en eventueel voorgeschiedenis besluitvorming)</w:t>
            </w:r>
          </w:p>
          <w:p w14:paraId="681200BD" w14:textId="77777777" w:rsidR="00B61659" w:rsidRPr="00811D43" w:rsidRDefault="00B61659" w:rsidP="00B61659">
            <w:pPr>
              <w:pStyle w:val="Plattetekst"/>
            </w:pPr>
            <w:r w:rsidRPr="00811D43">
              <w:t xml:space="preserve">In de inleiding licht je je voorstel inhoudelijk toe. De lezer kan het voorstel in de context plaatsen. Daarvoor stel je jezelf de vraag: waarom kom ik nu met dit voorstel? Dat kan bijvoorbeeld een probleemstelling zijn. Laat je daarbij sturen door de (kort samengevatte) voorgeschiedenis of eerdere besluiten. Verwijs voor details naar de bijlage waarin je tekeningen en berekeningen kunt opnemen, maar </w:t>
            </w:r>
            <w:r>
              <w:t>zet</w:t>
            </w:r>
            <w:r w:rsidRPr="00811D43">
              <w:t xml:space="preserve"> de kern wel in het voorstel. Verwijs voor zeer uitvoerige informatie naar de bijlage. Denk hierbij aan complete onderzoeksrapporten. </w:t>
            </w:r>
          </w:p>
          <w:p w14:paraId="15B3302C" w14:textId="77777777" w:rsidR="00B61659" w:rsidRPr="00811D43" w:rsidRDefault="00B61659" w:rsidP="00B61659">
            <w:pPr>
              <w:pStyle w:val="Plattetekst"/>
              <w:ind w:left="117"/>
            </w:pPr>
          </w:p>
          <w:p w14:paraId="164BD5D6" w14:textId="77777777" w:rsidR="00B61659" w:rsidRPr="00811D43" w:rsidRDefault="00B61659" w:rsidP="00B61659">
            <w:pPr>
              <w:pStyle w:val="Plattetekst"/>
            </w:pPr>
            <w:r w:rsidRPr="00811D43">
              <w:rPr>
                <w:i/>
                <w:iCs/>
              </w:rPr>
              <w:t>Tip:</w:t>
            </w:r>
            <w:r w:rsidRPr="00811D43">
              <w:t xml:space="preserve"> als het college je voorstel heeft aangehouden, geef dan </w:t>
            </w:r>
            <w:r w:rsidRPr="00811D43">
              <w:rPr>
                <w:i/>
                <w:iCs/>
              </w:rPr>
              <w:t>cursief</w:t>
            </w:r>
            <w:r w:rsidRPr="00811D43">
              <w:t xml:space="preserve"> in de inleiding aan waarom dit is gebeurd en wat de aangepaste informatie is door dit </w:t>
            </w:r>
            <w:r w:rsidRPr="00811D43">
              <w:rPr>
                <w:highlight w:val="yellow"/>
              </w:rPr>
              <w:t>geel te arceren.</w:t>
            </w:r>
          </w:p>
          <w:p w14:paraId="76574203" w14:textId="77777777" w:rsidR="00B61659" w:rsidRPr="00811D43" w:rsidRDefault="00B61659" w:rsidP="00B61659">
            <w:pPr>
              <w:pStyle w:val="Default"/>
              <w:rPr>
                <w:rFonts w:ascii="Arial" w:eastAsia="Arial" w:hAnsi="Arial" w:cs="Arial"/>
                <w:color w:val="auto"/>
                <w:sz w:val="20"/>
                <w:szCs w:val="20"/>
              </w:rPr>
            </w:pPr>
          </w:p>
          <w:p w14:paraId="0C8C740A" w14:textId="77777777" w:rsidR="00B61659" w:rsidRPr="00811D43" w:rsidRDefault="00B61659" w:rsidP="00B61659">
            <w:pPr>
              <w:pStyle w:val="Default"/>
              <w:rPr>
                <w:rFonts w:ascii="Arial" w:eastAsia="Arial" w:hAnsi="Arial" w:cs="Arial"/>
                <w:color w:val="auto"/>
                <w:sz w:val="20"/>
                <w:szCs w:val="20"/>
              </w:rPr>
            </w:pPr>
            <w:r>
              <w:rPr>
                <w:rFonts w:ascii="Arial" w:eastAsia="Arial" w:hAnsi="Arial" w:cs="Arial"/>
                <w:b/>
                <w:bCs/>
                <w:color w:val="auto"/>
                <w:sz w:val="20"/>
                <w:szCs w:val="20"/>
              </w:rPr>
              <w:t>Impact op stad en inwoners</w:t>
            </w:r>
          </w:p>
          <w:p w14:paraId="034C5C5C" w14:textId="77777777" w:rsidR="00B61659" w:rsidRDefault="00B61659" w:rsidP="00B61659">
            <w:pPr>
              <w:pStyle w:val="Plattetekst"/>
            </w:pPr>
            <w:r w:rsidRPr="00811D43">
              <w:t xml:space="preserve">Geef aan wat je met je voorstel wilt bereiken en wat </w:t>
            </w:r>
            <w:r>
              <w:t>de effecten op (belangen in) de stad / samenleving zijn.</w:t>
            </w:r>
            <w:r w:rsidRPr="00811D43">
              <w:t xml:space="preserve"> </w:t>
            </w:r>
            <w:r>
              <w:t xml:space="preserve">Op welke manier draagt het bij aan de ambities uit het Ambitieakkoord 2022-2026? </w:t>
            </w:r>
            <w:r w:rsidRPr="00811D43">
              <w:t>Streef ernaar dit in meetbare termen op te schrijven (oftewel: SMART-methode). (Bijvoorbeeld: Over twee jaar hebben we 75% minder aanrijdingen in de straat</w:t>
            </w:r>
            <w:r>
              <w:t>. Dit heeft als effect dat de leefbaarheid voor onze inwoners wordt bevorderd</w:t>
            </w:r>
            <w:r w:rsidRPr="00811D43">
              <w:t>).</w:t>
            </w:r>
          </w:p>
          <w:p w14:paraId="237FD5CB" w14:textId="77777777" w:rsidR="00B61659" w:rsidRPr="00811D43" w:rsidRDefault="00B61659" w:rsidP="00B61659">
            <w:pPr>
              <w:pStyle w:val="Default"/>
              <w:rPr>
                <w:rFonts w:ascii="Arial" w:eastAsia="Arial" w:hAnsi="Arial" w:cs="Arial"/>
                <w:color w:val="auto"/>
                <w:sz w:val="20"/>
                <w:szCs w:val="20"/>
              </w:rPr>
            </w:pPr>
          </w:p>
          <w:p w14:paraId="7A399234" w14:textId="77777777" w:rsidR="00B61659" w:rsidRPr="00811D43" w:rsidRDefault="00B61659" w:rsidP="00B61659">
            <w:pPr>
              <w:pStyle w:val="Default"/>
              <w:rPr>
                <w:rFonts w:ascii="Arial" w:eastAsia="Arial" w:hAnsi="Arial" w:cs="Arial"/>
                <w:color w:val="auto"/>
                <w:sz w:val="20"/>
                <w:szCs w:val="20"/>
              </w:rPr>
            </w:pPr>
            <w:r w:rsidRPr="00811D43">
              <w:rPr>
                <w:rFonts w:ascii="Arial" w:eastAsia="Arial" w:hAnsi="Arial" w:cs="Arial"/>
                <w:b/>
                <w:bCs/>
                <w:color w:val="auto"/>
                <w:sz w:val="20"/>
                <w:szCs w:val="20"/>
              </w:rPr>
              <w:t xml:space="preserve">Argumenten </w:t>
            </w:r>
          </w:p>
          <w:p w14:paraId="0DAAD459" w14:textId="77777777" w:rsidR="00B61659" w:rsidRPr="00811D43" w:rsidRDefault="00B61659" w:rsidP="00B61659">
            <w:pPr>
              <w:pStyle w:val="Lijstalinea"/>
              <w:widowControl w:val="0"/>
              <w:numPr>
                <w:ilvl w:val="1"/>
                <w:numId w:val="2"/>
              </w:numPr>
              <w:tabs>
                <w:tab w:val="left" w:pos="461"/>
              </w:tabs>
              <w:autoSpaceDE w:val="0"/>
              <w:autoSpaceDN w:val="0"/>
              <w:spacing w:line="240" w:lineRule="auto"/>
              <w:ind w:left="0" w:firstLine="0"/>
              <w:contextualSpacing w:val="0"/>
              <w:rPr>
                <w:rFonts w:ascii="Arial" w:hAnsi="Arial" w:cs="Arial"/>
                <w:i/>
                <w:sz w:val="20"/>
                <w:szCs w:val="20"/>
              </w:rPr>
            </w:pPr>
            <w:r w:rsidRPr="00811D43">
              <w:rPr>
                <w:rFonts w:ascii="Arial" w:hAnsi="Arial" w:cs="Arial"/>
                <w:i/>
                <w:sz w:val="20"/>
                <w:szCs w:val="20"/>
              </w:rPr>
              <w:t>Het voorstel past in het ingezette beleid.</w:t>
            </w:r>
          </w:p>
          <w:p w14:paraId="6DA10CC2" w14:textId="77777777" w:rsidR="00B61659" w:rsidRPr="00811D43" w:rsidRDefault="00B61659" w:rsidP="00B61659">
            <w:pPr>
              <w:pStyle w:val="Plattetekst"/>
              <w:tabs>
                <w:tab w:val="left" w:pos="461"/>
              </w:tabs>
            </w:pPr>
            <w:r w:rsidRPr="00811D43">
              <w:t>Overweeg als eerste argument aan te geven dat het voorstel in het bestaande beleid past. In de tekst onder het cursieve kopje geef je exact aan binnen welk programma het past en op welke manier het daaraan uitvoering geeft.</w:t>
            </w:r>
          </w:p>
          <w:p w14:paraId="567351AE" w14:textId="77777777" w:rsidR="00B61659" w:rsidRPr="00811D43" w:rsidRDefault="00B61659" w:rsidP="00B61659">
            <w:pPr>
              <w:pStyle w:val="Plattetekst"/>
              <w:tabs>
                <w:tab w:val="left" w:pos="461"/>
              </w:tabs>
            </w:pPr>
          </w:p>
          <w:p w14:paraId="21116CEF" w14:textId="77777777" w:rsidR="00B61659" w:rsidRPr="00811D43" w:rsidRDefault="00B61659" w:rsidP="00B61659">
            <w:pPr>
              <w:pStyle w:val="Lijstalinea"/>
              <w:widowControl w:val="0"/>
              <w:numPr>
                <w:ilvl w:val="1"/>
                <w:numId w:val="2"/>
              </w:numPr>
              <w:tabs>
                <w:tab w:val="left" w:pos="461"/>
              </w:tabs>
              <w:autoSpaceDE w:val="0"/>
              <w:autoSpaceDN w:val="0"/>
              <w:spacing w:line="240" w:lineRule="auto"/>
              <w:ind w:left="0" w:firstLine="0"/>
              <w:contextualSpacing w:val="0"/>
              <w:rPr>
                <w:rFonts w:ascii="Arial" w:hAnsi="Arial" w:cs="Arial"/>
                <w:i/>
                <w:sz w:val="20"/>
                <w:szCs w:val="20"/>
              </w:rPr>
            </w:pPr>
            <w:r w:rsidRPr="00811D43">
              <w:rPr>
                <w:rFonts w:ascii="Arial" w:hAnsi="Arial" w:cs="Arial"/>
                <w:i/>
                <w:sz w:val="20"/>
                <w:szCs w:val="20"/>
              </w:rPr>
              <w:t>Een kernargument als statement leest prettiger.</w:t>
            </w:r>
          </w:p>
          <w:p w14:paraId="348CD5CE" w14:textId="77777777" w:rsidR="00B61659" w:rsidRPr="00811D43" w:rsidRDefault="00B61659" w:rsidP="00B61659">
            <w:pPr>
              <w:pStyle w:val="Plattetekst"/>
              <w:tabs>
                <w:tab w:val="left" w:pos="461"/>
              </w:tabs>
            </w:pPr>
            <w:r w:rsidRPr="00811D43">
              <w:t>We formuleren de cursieve kernargumenten als statements. Een statement is een uitspraak die je onderbouwt met verdere argumentatie.</w:t>
            </w:r>
          </w:p>
          <w:p w14:paraId="19F31688" w14:textId="77777777" w:rsidR="00B61659" w:rsidRPr="00811D43" w:rsidRDefault="00B61659" w:rsidP="00B61659">
            <w:pPr>
              <w:pStyle w:val="Plattetekst"/>
              <w:tabs>
                <w:tab w:val="left" w:pos="461"/>
              </w:tabs>
            </w:pPr>
          </w:p>
          <w:p w14:paraId="1DB418F4" w14:textId="77777777" w:rsidR="00B61659" w:rsidRPr="00811D43" w:rsidRDefault="00B61659" w:rsidP="00B61659">
            <w:pPr>
              <w:pStyle w:val="Lijstalinea"/>
              <w:widowControl w:val="0"/>
              <w:numPr>
                <w:ilvl w:val="1"/>
                <w:numId w:val="2"/>
              </w:numPr>
              <w:tabs>
                <w:tab w:val="left" w:pos="461"/>
              </w:tabs>
              <w:autoSpaceDE w:val="0"/>
              <w:autoSpaceDN w:val="0"/>
              <w:spacing w:line="240" w:lineRule="auto"/>
              <w:ind w:left="0" w:firstLine="0"/>
              <w:contextualSpacing w:val="0"/>
              <w:rPr>
                <w:rFonts w:ascii="Arial" w:hAnsi="Arial" w:cs="Arial"/>
                <w:i/>
                <w:sz w:val="20"/>
                <w:szCs w:val="20"/>
              </w:rPr>
            </w:pPr>
            <w:r w:rsidRPr="00811D43">
              <w:rPr>
                <w:rFonts w:ascii="Arial" w:hAnsi="Arial" w:cs="Arial"/>
                <w:i/>
                <w:sz w:val="20"/>
                <w:szCs w:val="20"/>
              </w:rPr>
              <w:t>Een consequente nummering geeft houvast.</w:t>
            </w:r>
          </w:p>
          <w:p w14:paraId="212E0F4D" w14:textId="77777777" w:rsidR="00B61659" w:rsidRPr="00811D43" w:rsidRDefault="00B61659" w:rsidP="00B61659">
            <w:pPr>
              <w:pStyle w:val="Plattetekst"/>
              <w:tabs>
                <w:tab w:val="left" w:pos="461"/>
              </w:tabs>
            </w:pPr>
            <w:r w:rsidRPr="00811D43">
              <w:t xml:space="preserve">Nummer de argumenten bij de verschillende beslispunten. Daardoor ziet de lezer snel welk argument bij welk </w:t>
            </w:r>
            <w:r w:rsidRPr="00811D43">
              <w:lastRenderedPageBreak/>
              <w:t>beslispunt hoort.</w:t>
            </w:r>
          </w:p>
          <w:p w14:paraId="7F0DBB76" w14:textId="77777777" w:rsidR="00B61659" w:rsidRPr="00811D43" w:rsidRDefault="00B61659" w:rsidP="00B61659">
            <w:pPr>
              <w:pStyle w:val="Plattetekst"/>
              <w:tabs>
                <w:tab w:val="left" w:pos="461"/>
              </w:tabs>
            </w:pPr>
          </w:p>
          <w:p w14:paraId="4CDD8A70" w14:textId="77777777" w:rsidR="00B61659" w:rsidRPr="00811D43" w:rsidRDefault="00B61659" w:rsidP="00B61659">
            <w:pPr>
              <w:pStyle w:val="Lijstalinea"/>
              <w:widowControl w:val="0"/>
              <w:numPr>
                <w:ilvl w:val="1"/>
                <w:numId w:val="2"/>
              </w:numPr>
              <w:tabs>
                <w:tab w:val="left" w:pos="461"/>
              </w:tabs>
              <w:autoSpaceDE w:val="0"/>
              <w:autoSpaceDN w:val="0"/>
              <w:spacing w:line="240" w:lineRule="auto"/>
              <w:ind w:left="0" w:firstLine="0"/>
              <w:contextualSpacing w:val="0"/>
              <w:rPr>
                <w:rFonts w:ascii="Arial" w:hAnsi="Arial" w:cs="Arial"/>
                <w:i/>
                <w:sz w:val="20"/>
                <w:szCs w:val="20"/>
              </w:rPr>
            </w:pPr>
            <w:r w:rsidRPr="00811D43">
              <w:rPr>
                <w:rFonts w:ascii="Arial" w:hAnsi="Arial" w:cs="Arial"/>
                <w:i/>
                <w:sz w:val="20"/>
                <w:szCs w:val="20"/>
              </w:rPr>
              <w:t>Een integraal onderbouwd advies zorgt voor meer overtuigingskracht.</w:t>
            </w:r>
          </w:p>
          <w:p w14:paraId="6A14CC2B" w14:textId="77777777" w:rsidR="00B61659" w:rsidRPr="00811D43" w:rsidRDefault="00B61659" w:rsidP="00B61659">
            <w:pPr>
              <w:pStyle w:val="Plattetekst"/>
              <w:tabs>
                <w:tab w:val="left" w:pos="461"/>
              </w:tabs>
            </w:pPr>
            <w:r w:rsidRPr="00811D43">
              <w:t>Argumenten heb je in allerlei soorten. Als adviseur loop je de verschillende mogelijke argumenten langs en maak je bewust je keuze. Daarbij toets je je voorstel aan de relevante beleidsgebieden en stemt ook integraal af.</w:t>
            </w:r>
          </w:p>
          <w:p w14:paraId="3AE97386" w14:textId="77777777" w:rsidR="00B61659" w:rsidRPr="00811D43" w:rsidRDefault="00B61659" w:rsidP="00B61659">
            <w:pPr>
              <w:pStyle w:val="Default"/>
              <w:rPr>
                <w:rFonts w:ascii="Arial" w:eastAsia="Arial" w:hAnsi="Arial" w:cs="Arial"/>
                <w:color w:val="auto"/>
                <w:sz w:val="20"/>
                <w:szCs w:val="20"/>
              </w:rPr>
            </w:pPr>
          </w:p>
          <w:p w14:paraId="2901B6B8" w14:textId="77777777" w:rsidR="00B61659" w:rsidRPr="00811D43" w:rsidRDefault="00B61659" w:rsidP="00B61659">
            <w:pPr>
              <w:pStyle w:val="Default"/>
              <w:rPr>
                <w:rFonts w:ascii="Arial" w:eastAsia="Arial" w:hAnsi="Arial" w:cs="Arial"/>
                <w:color w:val="auto"/>
                <w:sz w:val="20"/>
                <w:szCs w:val="20"/>
              </w:rPr>
            </w:pPr>
            <w:r w:rsidRPr="00811D43">
              <w:rPr>
                <w:rFonts w:ascii="Arial" w:eastAsia="Arial" w:hAnsi="Arial" w:cs="Arial"/>
                <w:b/>
                <w:bCs/>
                <w:color w:val="auto"/>
                <w:sz w:val="20"/>
                <w:szCs w:val="20"/>
              </w:rPr>
              <w:t xml:space="preserve">Kanttekeningen </w:t>
            </w:r>
            <w:r>
              <w:rPr>
                <w:rFonts w:ascii="Arial" w:eastAsia="Arial" w:hAnsi="Arial" w:cs="Arial"/>
                <w:b/>
                <w:bCs/>
                <w:color w:val="auto"/>
                <w:sz w:val="20"/>
                <w:szCs w:val="20"/>
              </w:rPr>
              <w:t>en risico’s</w:t>
            </w:r>
          </w:p>
          <w:p w14:paraId="41CB7EEB" w14:textId="77777777" w:rsidR="00B61659" w:rsidRPr="00811D43" w:rsidRDefault="00B61659" w:rsidP="00B61659">
            <w:pPr>
              <w:pStyle w:val="Lijstalinea"/>
              <w:widowControl w:val="0"/>
              <w:numPr>
                <w:ilvl w:val="1"/>
                <w:numId w:val="3"/>
              </w:numPr>
              <w:tabs>
                <w:tab w:val="left" w:pos="461"/>
              </w:tabs>
              <w:autoSpaceDE w:val="0"/>
              <w:autoSpaceDN w:val="0"/>
              <w:spacing w:line="240" w:lineRule="auto"/>
              <w:ind w:left="36" w:hanging="36"/>
              <w:contextualSpacing w:val="0"/>
              <w:rPr>
                <w:rFonts w:ascii="Arial" w:hAnsi="Arial" w:cs="Arial"/>
                <w:i/>
                <w:sz w:val="20"/>
                <w:szCs w:val="20"/>
              </w:rPr>
            </w:pPr>
            <w:r w:rsidRPr="00811D43">
              <w:rPr>
                <w:rFonts w:ascii="Arial" w:hAnsi="Arial" w:cs="Arial"/>
                <w:i/>
                <w:sz w:val="20"/>
                <w:szCs w:val="20"/>
              </w:rPr>
              <w:t>Kanttekeningen zorgen voor de juiste balans.</w:t>
            </w:r>
          </w:p>
          <w:p w14:paraId="36D0E18D" w14:textId="77777777" w:rsidR="00B61659" w:rsidRPr="00811D43" w:rsidRDefault="00B61659" w:rsidP="00B61659">
            <w:pPr>
              <w:pStyle w:val="Plattetekst"/>
              <w:tabs>
                <w:tab w:val="left" w:pos="461"/>
              </w:tabs>
              <w:ind w:left="36" w:hanging="36"/>
            </w:pPr>
            <w:r w:rsidRPr="00811D43">
              <w:t>Vermeld hier de relevante kanttekeningen. Geef een waardeoordeel over het risico (bijvoorbeeld: het is acceptabel/aanvaardbaar/nihil). Het is niet de bedoeling dat je alle kanttekeningen voor het voorstel gaat opnoemen. Wel is het belangrijk dat je relevante kanttekeningen definieert.</w:t>
            </w:r>
          </w:p>
          <w:p w14:paraId="0669B272" w14:textId="77777777" w:rsidR="00B61659" w:rsidRPr="00811D43" w:rsidRDefault="00B61659" w:rsidP="00B61659">
            <w:pPr>
              <w:pStyle w:val="Plattetekst"/>
              <w:tabs>
                <w:tab w:val="left" w:pos="461"/>
              </w:tabs>
              <w:ind w:left="36" w:hanging="36"/>
            </w:pPr>
          </w:p>
          <w:p w14:paraId="1FEF7930" w14:textId="77777777" w:rsidR="00B61659" w:rsidRPr="00811D43" w:rsidRDefault="00B61659" w:rsidP="00B61659">
            <w:pPr>
              <w:pStyle w:val="Lijstalinea"/>
              <w:widowControl w:val="0"/>
              <w:numPr>
                <w:ilvl w:val="1"/>
                <w:numId w:val="3"/>
              </w:numPr>
              <w:tabs>
                <w:tab w:val="left" w:pos="461"/>
              </w:tabs>
              <w:autoSpaceDE w:val="0"/>
              <w:autoSpaceDN w:val="0"/>
              <w:spacing w:line="240" w:lineRule="auto"/>
              <w:ind w:left="36" w:hanging="36"/>
              <w:contextualSpacing w:val="0"/>
              <w:rPr>
                <w:rFonts w:ascii="Arial" w:hAnsi="Arial" w:cs="Arial"/>
                <w:i/>
                <w:sz w:val="20"/>
                <w:szCs w:val="20"/>
              </w:rPr>
            </w:pPr>
            <w:r w:rsidRPr="00811D43">
              <w:rPr>
                <w:rFonts w:ascii="Arial" w:hAnsi="Arial" w:cs="Arial"/>
                <w:i/>
                <w:sz w:val="20"/>
                <w:szCs w:val="20"/>
              </w:rPr>
              <w:t>Kopjes zorgen ook hier voor overzicht.</w:t>
            </w:r>
          </w:p>
          <w:p w14:paraId="4108DBA3" w14:textId="77777777" w:rsidR="00B61659" w:rsidRPr="00811D43" w:rsidRDefault="00B61659" w:rsidP="00B61659">
            <w:pPr>
              <w:pStyle w:val="Plattetekst"/>
              <w:tabs>
                <w:tab w:val="left" w:pos="461"/>
              </w:tabs>
              <w:ind w:left="36" w:hanging="36"/>
            </w:pPr>
            <w:r w:rsidRPr="00811D43">
              <w:t>Ook bij de kanttekeningen is het handig de kern samen te vatten in een cursief statement. De toelichting daaronder vult het statement aan. De bijlagen zijn er voor de details.</w:t>
            </w:r>
          </w:p>
          <w:p w14:paraId="0BDED4B5" w14:textId="77777777" w:rsidR="00B61659" w:rsidRDefault="00B61659" w:rsidP="00B61659">
            <w:pPr>
              <w:pStyle w:val="Default"/>
              <w:rPr>
                <w:rFonts w:ascii="Arial" w:eastAsia="Arial" w:hAnsi="Arial" w:cs="Arial"/>
                <w:sz w:val="20"/>
                <w:szCs w:val="20"/>
              </w:rPr>
            </w:pPr>
          </w:p>
          <w:p w14:paraId="7E92EB15" w14:textId="77777777" w:rsidR="00B61659" w:rsidRPr="00776873" w:rsidRDefault="00B61659" w:rsidP="00B61659">
            <w:pPr>
              <w:pStyle w:val="Default"/>
              <w:rPr>
                <w:rFonts w:ascii="Arial" w:eastAsia="Arial" w:hAnsi="Arial" w:cs="Arial"/>
                <w:b/>
                <w:bCs/>
                <w:sz w:val="20"/>
                <w:szCs w:val="20"/>
              </w:rPr>
            </w:pPr>
            <w:r w:rsidRPr="00776873">
              <w:rPr>
                <w:rFonts w:ascii="Arial" w:eastAsia="Arial" w:hAnsi="Arial" w:cs="Arial"/>
                <w:b/>
                <w:bCs/>
                <w:sz w:val="20"/>
                <w:szCs w:val="20"/>
              </w:rPr>
              <w:t xml:space="preserve">Juridische </w:t>
            </w:r>
            <w:r>
              <w:rPr>
                <w:rFonts w:ascii="Arial" w:eastAsia="Arial" w:hAnsi="Arial" w:cs="Arial"/>
                <w:b/>
                <w:bCs/>
                <w:sz w:val="20"/>
                <w:szCs w:val="20"/>
              </w:rPr>
              <w:t>context en impact privacy</w:t>
            </w:r>
          </w:p>
          <w:p w14:paraId="655181D5" w14:textId="77777777" w:rsidR="00B61659" w:rsidRDefault="00B61659" w:rsidP="00B61659">
            <w:pPr>
              <w:pStyle w:val="Default"/>
              <w:rPr>
                <w:rFonts w:ascii="Arial" w:eastAsia="Arial" w:hAnsi="Arial" w:cs="Arial"/>
                <w:sz w:val="20"/>
                <w:szCs w:val="20"/>
              </w:rPr>
            </w:pPr>
            <w:r w:rsidRPr="00445480">
              <w:rPr>
                <w:rFonts w:ascii="Arial" w:eastAsia="Arial" w:hAnsi="Arial" w:cs="Arial"/>
                <w:sz w:val="20"/>
                <w:szCs w:val="20"/>
              </w:rPr>
              <w:t>Kan het besluit alleen genomen worden als er aan bepaalde juridische</w:t>
            </w:r>
            <w:r>
              <w:rPr>
                <w:rFonts w:ascii="Arial" w:eastAsia="Arial" w:hAnsi="Arial" w:cs="Arial"/>
                <w:sz w:val="20"/>
                <w:szCs w:val="20"/>
              </w:rPr>
              <w:t xml:space="preserve"> regelingen, wetten of</w:t>
            </w:r>
            <w:r w:rsidRPr="00445480">
              <w:rPr>
                <w:rFonts w:ascii="Arial" w:eastAsia="Arial" w:hAnsi="Arial" w:cs="Arial"/>
                <w:sz w:val="20"/>
                <w:szCs w:val="20"/>
              </w:rPr>
              <w:t xml:space="preserve"> kaders is voldaan? Omschrijf die dan hier. Zijn er geen kaders? Benoem dat dan ook.</w:t>
            </w:r>
          </w:p>
          <w:p w14:paraId="02EEB64E" w14:textId="77777777" w:rsidR="00B61659" w:rsidRDefault="00B61659" w:rsidP="00B61659">
            <w:pPr>
              <w:pStyle w:val="Default"/>
              <w:rPr>
                <w:rFonts w:ascii="Arial" w:eastAsia="Arial" w:hAnsi="Arial" w:cs="Arial"/>
                <w:sz w:val="20"/>
                <w:szCs w:val="20"/>
              </w:rPr>
            </w:pPr>
          </w:p>
          <w:p w14:paraId="1AD46D5C" w14:textId="77777777" w:rsidR="00B61659" w:rsidRDefault="00B61659" w:rsidP="00B61659">
            <w:pPr>
              <w:pStyle w:val="Default"/>
              <w:rPr>
                <w:rFonts w:ascii="Arial" w:eastAsia="Arial" w:hAnsi="Arial" w:cs="Arial"/>
                <w:sz w:val="20"/>
                <w:szCs w:val="20"/>
              </w:rPr>
            </w:pPr>
            <w:r w:rsidRPr="00F10321">
              <w:rPr>
                <w:rFonts w:ascii="Arial" w:eastAsia="Arial" w:hAnsi="Arial" w:cs="Arial"/>
                <w:sz w:val="20"/>
                <w:szCs w:val="20"/>
              </w:rPr>
              <w:t xml:space="preserve">Heeft het voorstel impact op de privacy van onze inwoners? </w:t>
            </w:r>
            <w:r>
              <w:rPr>
                <w:rFonts w:ascii="Arial" w:eastAsia="Arial" w:hAnsi="Arial" w:cs="Arial"/>
                <w:sz w:val="20"/>
                <w:szCs w:val="20"/>
              </w:rPr>
              <w:t>Zijn bijvoorbeeld bij de</w:t>
            </w:r>
            <w:r w:rsidRPr="00F10321">
              <w:rPr>
                <w:rFonts w:ascii="Arial" w:eastAsia="Arial" w:hAnsi="Arial" w:cs="Arial"/>
                <w:sz w:val="20"/>
                <w:szCs w:val="20"/>
              </w:rPr>
              <w:t xml:space="preserve"> uitvoering van het besluit gegevens van onze inwoners nodig of </w:t>
            </w:r>
            <w:r>
              <w:rPr>
                <w:rFonts w:ascii="Arial" w:eastAsia="Arial" w:hAnsi="Arial" w:cs="Arial"/>
                <w:sz w:val="20"/>
                <w:szCs w:val="20"/>
              </w:rPr>
              <w:t xml:space="preserve">worden </w:t>
            </w:r>
            <w:r w:rsidRPr="00F10321">
              <w:rPr>
                <w:rFonts w:ascii="Arial" w:eastAsia="Arial" w:hAnsi="Arial" w:cs="Arial"/>
                <w:sz w:val="20"/>
                <w:szCs w:val="20"/>
              </w:rPr>
              <w:t>deze gegevens gedeeld met anderen</w:t>
            </w:r>
            <w:r>
              <w:rPr>
                <w:rFonts w:ascii="Arial" w:eastAsia="Arial" w:hAnsi="Arial" w:cs="Arial"/>
                <w:sz w:val="20"/>
                <w:szCs w:val="20"/>
              </w:rPr>
              <w:t>?</w:t>
            </w:r>
            <w:r w:rsidRPr="00F10321">
              <w:rPr>
                <w:rFonts w:ascii="Arial" w:eastAsia="Arial" w:hAnsi="Arial" w:cs="Arial"/>
                <w:sz w:val="20"/>
                <w:szCs w:val="20"/>
              </w:rPr>
              <w:t xml:space="preserve"> Beschrijf dan waarom het doel van dit besluit (het belang) zwaarder moet wegen dan de privacy van onze inwoners en vraag advies van de CISO en F</w:t>
            </w:r>
            <w:r>
              <w:rPr>
                <w:rFonts w:ascii="Arial" w:eastAsia="Arial" w:hAnsi="Arial" w:cs="Arial"/>
                <w:sz w:val="20"/>
                <w:szCs w:val="20"/>
              </w:rPr>
              <w:t>unctionaris Gegevensbescherming</w:t>
            </w:r>
            <w:r w:rsidRPr="00F10321">
              <w:rPr>
                <w:rFonts w:ascii="Arial" w:eastAsia="Arial" w:hAnsi="Arial" w:cs="Arial"/>
                <w:sz w:val="20"/>
                <w:szCs w:val="20"/>
              </w:rPr>
              <w:t>.  Heeft het voorstel invloed op de beveiliging van onze informatie? Vraag ook dan advies van CISO en FG. Geef in het collegevoorstel kort aan wat het advies is en neem het rapport als bijlage op.</w:t>
            </w:r>
          </w:p>
          <w:p w14:paraId="62741D8A" w14:textId="77777777" w:rsidR="00B61659" w:rsidRPr="00811D43" w:rsidRDefault="00B61659" w:rsidP="00B61659">
            <w:pPr>
              <w:pStyle w:val="Default"/>
              <w:rPr>
                <w:rFonts w:ascii="Arial" w:eastAsia="Arial" w:hAnsi="Arial" w:cs="Arial"/>
                <w:sz w:val="20"/>
                <w:szCs w:val="20"/>
              </w:rPr>
            </w:pPr>
          </w:p>
          <w:p w14:paraId="1B9E340A" w14:textId="77777777" w:rsidR="00B61659" w:rsidRPr="00811D43" w:rsidRDefault="00B61659" w:rsidP="00B61659">
            <w:pPr>
              <w:pStyle w:val="Default"/>
              <w:rPr>
                <w:rFonts w:ascii="Arial" w:eastAsia="Arial" w:hAnsi="Arial" w:cs="Arial"/>
                <w:color w:val="auto"/>
                <w:sz w:val="20"/>
                <w:szCs w:val="20"/>
              </w:rPr>
            </w:pPr>
            <w:r w:rsidRPr="00811D43">
              <w:rPr>
                <w:rFonts w:ascii="Arial" w:eastAsia="Arial" w:hAnsi="Arial" w:cs="Arial"/>
                <w:b/>
                <w:bCs/>
                <w:color w:val="auto"/>
                <w:sz w:val="20"/>
                <w:szCs w:val="20"/>
              </w:rPr>
              <w:t>Financiën</w:t>
            </w:r>
            <w:r>
              <w:rPr>
                <w:rFonts w:ascii="Arial" w:eastAsia="Arial" w:hAnsi="Arial" w:cs="Arial"/>
                <w:b/>
                <w:bCs/>
                <w:color w:val="auto"/>
                <w:sz w:val="20"/>
                <w:szCs w:val="20"/>
              </w:rPr>
              <w:t xml:space="preserve"> en prioritering</w:t>
            </w:r>
          </w:p>
          <w:p w14:paraId="1F3F359B" w14:textId="77777777" w:rsidR="00B61659" w:rsidRPr="00811D43" w:rsidRDefault="00B61659" w:rsidP="00B61659">
            <w:pPr>
              <w:pStyle w:val="Plattetekst"/>
            </w:pPr>
            <w:r w:rsidRPr="00811D43">
              <w:t xml:space="preserve">Geef hier de kosten: incidenteel en structureel. </w:t>
            </w:r>
            <w:r>
              <w:t xml:space="preserve">Welke financiële gevolgen zijn er? </w:t>
            </w:r>
            <w:r w:rsidRPr="00811D43">
              <w:t>Geef ook een overzicht van de dekking.</w:t>
            </w:r>
            <w:r>
              <w:t xml:space="preserve"> </w:t>
            </w:r>
          </w:p>
          <w:p w14:paraId="56F84A35" w14:textId="77777777" w:rsidR="00B61659" w:rsidRDefault="00B61659" w:rsidP="00B61659">
            <w:pPr>
              <w:pStyle w:val="Plattetekst"/>
            </w:pPr>
            <w:r w:rsidRPr="00811D43">
              <w:t>Als het een financiële toekenning is (bijv. subsidie), geef dan aan hoeveel nog in het budget resteert (tabelvorm).</w:t>
            </w:r>
          </w:p>
          <w:p w14:paraId="0E43B75D" w14:textId="77777777" w:rsidR="00B61659" w:rsidRDefault="00B61659" w:rsidP="00B61659">
            <w:pPr>
              <w:pStyle w:val="Plattetekst"/>
            </w:pPr>
          </w:p>
          <w:p w14:paraId="56DE11AC" w14:textId="77777777" w:rsidR="00B61659" w:rsidRDefault="00B61659" w:rsidP="00B61659">
            <w:pPr>
              <w:pStyle w:val="Plattetekst"/>
            </w:pPr>
            <w:r w:rsidRPr="00F31EDC">
              <w:rPr>
                <w:i/>
                <w:iCs/>
              </w:rPr>
              <w:t>Tip:</w:t>
            </w:r>
            <w:r>
              <w:t xml:space="preserve"> de financiële</w:t>
            </w:r>
            <w:r w:rsidRPr="00E56625">
              <w:t xml:space="preserve"> </w:t>
            </w:r>
            <w:r>
              <w:t>‘</w:t>
            </w:r>
            <w:r w:rsidRPr="00E56625">
              <w:t>Afwegingsladder</w:t>
            </w:r>
            <w:r>
              <w:t>’</w:t>
            </w:r>
            <w:r w:rsidRPr="00E56625">
              <w:t xml:space="preserve"> </w:t>
            </w:r>
            <w:r>
              <w:t xml:space="preserve">dient </w:t>
            </w:r>
            <w:r w:rsidRPr="00E56625">
              <w:t xml:space="preserve">doorlopen te worden (neem hiervoor contact op met je financieel adviseur). Als dit is gebeurd kun je de passage opnemen: </w:t>
            </w:r>
            <w:r w:rsidRPr="00E56625">
              <w:rPr>
                <w:i/>
                <w:iCs/>
              </w:rPr>
              <w:t>"De stappen van de financiële afwegingsladder zijn volgens afspraak volledig doorlopen."</w:t>
            </w:r>
            <w:r w:rsidRPr="00E56625">
              <w:t xml:space="preserve"> Indien je wilt afwijken van de afwegingsladder, dan zal dit expliciet aangegeven moeten worden.</w:t>
            </w:r>
            <w:r>
              <w:t xml:space="preserve"> </w:t>
            </w:r>
          </w:p>
          <w:p w14:paraId="2058D7BE" w14:textId="77777777" w:rsidR="00B61659" w:rsidRDefault="00B61659" w:rsidP="00B61659">
            <w:pPr>
              <w:pStyle w:val="Plattetekst"/>
            </w:pPr>
          </w:p>
          <w:p w14:paraId="0B5948DA" w14:textId="77777777" w:rsidR="00B61659" w:rsidRDefault="00B61659" w:rsidP="00B61659">
            <w:pPr>
              <w:pStyle w:val="Plattetekst"/>
            </w:pPr>
            <w:r w:rsidRPr="00D44DD8">
              <w:rPr>
                <w:i/>
                <w:iCs/>
              </w:rPr>
              <w:t>Tip:</w:t>
            </w:r>
            <w:r>
              <w:t xml:space="preserve"> bij </w:t>
            </w:r>
            <w:r w:rsidRPr="00D44DD8">
              <w:t xml:space="preserve">investeringen </w:t>
            </w:r>
            <w:r>
              <w:t xml:space="preserve">is het de bedoeling om </w:t>
            </w:r>
            <w:r w:rsidRPr="00D44DD8">
              <w:t>de gevolgen voor het kapitaallastenplafond op</w:t>
            </w:r>
            <w:r>
              <w:t xml:space="preserve"> te </w:t>
            </w:r>
            <w:r w:rsidRPr="00D44DD8">
              <w:t>nemen</w:t>
            </w:r>
            <w:r>
              <w:t>.</w:t>
            </w:r>
          </w:p>
          <w:p w14:paraId="7B4C88D7" w14:textId="77777777" w:rsidR="00B61659" w:rsidRDefault="00B61659" w:rsidP="00B61659">
            <w:pPr>
              <w:pStyle w:val="Plattetekst"/>
            </w:pPr>
          </w:p>
          <w:p w14:paraId="422AA268" w14:textId="77777777" w:rsidR="00B61659" w:rsidRPr="00811D43" w:rsidRDefault="00B61659" w:rsidP="00B61659">
            <w:pPr>
              <w:pStyle w:val="Plattetekst"/>
            </w:pPr>
            <w:r>
              <w:t>Tot slot geef je bij majeure projecten aan w</w:t>
            </w:r>
            <w:r w:rsidRPr="00CF17AD">
              <w:t xml:space="preserve">at het aannemen van </w:t>
            </w:r>
            <w:r>
              <w:t xml:space="preserve">het </w:t>
            </w:r>
            <w:r w:rsidRPr="00CF17AD">
              <w:t xml:space="preserve">voorstel vraagt voor </w:t>
            </w:r>
            <w:r>
              <w:t>(</w:t>
            </w:r>
            <w:r w:rsidRPr="00CF17AD">
              <w:t>mogelijke</w:t>
            </w:r>
            <w:r>
              <w:t>)</w:t>
            </w:r>
            <w:r w:rsidRPr="00CF17AD">
              <w:t xml:space="preserve"> toekomstige investeringen en welke prioriteiten gesteld moeten worden</w:t>
            </w:r>
            <w:r>
              <w:t xml:space="preserve"> ten aanzien van het huidige werkplan (bijv. wat vergt het aan ambtelijke capaciteit, wat is de bijbehorende tijdslijn en volgordelijkheid in bestaande projecten).</w:t>
            </w:r>
          </w:p>
          <w:p w14:paraId="78A544D2" w14:textId="77777777" w:rsidR="00B61659" w:rsidRPr="00811D43" w:rsidRDefault="00B61659" w:rsidP="00B61659">
            <w:pPr>
              <w:pStyle w:val="Default"/>
              <w:rPr>
                <w:rFonts w:ascii="Arial" w:eastAsia="Arial" w:hAnsi="Arial" w:cs="Arial"/>
                <w:color w:val="auto"/>
                <w:sz w:val="20"/>
                <w:szCs w:val="20"/>
              </w:rPr>
            </w:pPr>
          </w:p>
          <w:p w14:paraId="774E32B5" w14:textId="77777777" w:rsidR="00B61659" w:rsidRPr="00811D43" w:rsidRDefault="00B61659" w:rsidP="00B61659">
            <w:pPr>
              <w:pStyle w:val="Default"/>
              <w:rPr>
                <w:rFonts w:ascii="Arial" w:eastAsia="Arial" w:hAnsi="Arial" w:cs="Arial"/>
                <w:b/>
                <w:bCs/>
                <w:color w:val="auto"/>
                <w:sz w:val="20"/>
                <w:szCs w:val="20"/>
              </w:rPr>
            </w:pPr>
            <w:r w:rsidRPr="00811D43">
              <w:rPr>
                <w:rFonts w:ascii="Arial" w:eastAsia="Arial" w:hAnsi="Arial" w:cs="Arial"/>
                <w:b/>
                <w:bCs/>
                <w:color w:val="auto"/>
                <w:sz w:val="20"/>
                <w:szCs w:val="20"/>
              </w:rPr>
              <w:t>Communicatie</w:t>
            </w:r>
          </w:p>
          <w:p w14:paraId="0DFC44DD" w14:textId="77777777" w:rsidR="00B61659" w:rsidRDefault="00B61659" w:rsidP="00B61659">
            <w:pPr>
              <w:pStyle w:val="Plattetekst"/>
            </w:pPr>
            <w:r w:rsidRPr="00811D43">
              <w:t>Wat is de communicatiestrategie</w:t>
            </w:r>
            <w:r>
              <w:t>? Richting welke doelgroepen moet er gecommuniceerd worden? Wat is de kernboodschap? Met</w:t>
            </w:r>
            <w:r w:rsidRPr="00442A98">
              <w:t xml:space="preserve"> </w:t>
            </w:r>
            <w:r>
              <w:rPr>
                <w:u w:val="single"/>
              </w:rPr>
              <w:t>welke communicatiemiddelen</w:t>
            </w:r>
            <w:r>
              <w:t xml:space="preserve"> en </w:t>
            </w:r>
            <w:r w:rsidRPr="00E41F5B">
              <w:rPr>
                <w:u w:val="single"/>
              </w:rPr>
              <w:t>wanneer</w:t>
            </w:r>
            <w:r>
              <w:t xml:space="preserve"> wil je die boodschap gaan communiceren? </w:t>
            </w:r>
          </w:p>
          <w:p w14:paraId="21EA968C" w14:textId="77777777" w:rsidR="00B61659" w:rsidRDefault="00B61659" w:rsidP="00B61659">
            <w:pPr>
              <w:pStyle w:val="Plattetekst"/>
            </w:pPr>
            <w:r>
              <w:t>Raadpleeg een communicatieadviseur bij het invullen van deze paragraaf.</w:t>
            </w:r>
          </w:p>
          <w:p w14:paraId="3F9E3E8B" w14:textId="77777777" w:rsidR="00B61659" w:rsidRDefault="00B61659" w:rsidP="00B61659">
            <w:pPr>
              <w:pStyle w:val="Plattetekst"/>
            </w:pPr>
          </w:p>
          <w:p w14:paraId="34D2317D" w14:textId="77777777" w:rsidR="00B61659" w:rsidRPr="00D80C83" w:rsidRDefault="00B61659" w:rsidP="00B61659">
            <w:pPr>
              <w:pStyle w:val="Plattetekst"/>
              <w:rPr>
                <w:b/>
                <w:bCs/>
              </w:rPr>
            </w:pPr>
            <w:r w:rsidRPr="00D80C83">
              <w:rPr>
                <w:b/>
                <w:bCs/>
              </w:rPr>
              <w:t>Participatie</w:t>
            </w:r>
          </w:p>
          <w:p w14:paraId="7EC15DD3" w14:textId="77777777" w:rsidR="00B61659" w:rsidRPr="00811D43" w:rsidRDefault="00B61659" w:rsidP="00B61659">
            <w:pPr>
              <w:pStyle w:val="Plattetekst"/>
            </w:pPr>
            <w:r w:rsidRPr="005B4171">
              <w:t>Uit deze paragraaf moet duidelijk blijken welk doel het participatieproces dient, hoe en wanneer doelgroepen betrokken worden</w:t>
            </w:r>
            <w:r>
              <w:t xml:space="preserve"> </w:t>
            </w:r>
            <w:r w:rsidRPr="005B4171">
              <w:t>/</w:t>
            </w:r>
            <w:r>
              <w:t xml:space="preserve"> </w:t>
            </w:r>
            <w:r w:rsidRPr="005B4171">
              <w:t xml:space="preserve">zijn en wat de inhoudelijke kaders en geboden beleidsruimte zijn voor die betrokkenheid. Daarnaast verwijs je in de paragraaf naar het participatieplan dat aan de voorkant van het proces is </w:t>
            </w:r>
            <w:r>
              <w:t>opgesteld</w:t>
            </w:r>
            <w:r w:rsidRPr="005B4171">
              <w:t>. Heeft er participatie in dit dossier plaatsgevonden of gaat dit nog gebeuren? Zo ja, vat het participatieplan kort samen en voeg het volledige plan toe als bijlage. Zo nee, motiveer waarom af wordt gezien van een participatietraject.</w:t>
            </w:r>
          </w:p>
          <w:p w14:paraId="5B396A8D" w14:textId="77777777" w:rsidR="00B61659" w:rsidRPr="00811D43" w:rsidRDefault="00B61659" w:rsidP="00B61659">
            <w:pPr>
              <w:pStyle w:val="Plattetekst"/>
              <w:ind w:left="117"/>
            </w:pPr>
          </w:p>
          <w:p w14:paraId="44B989A6" w14:textId="77777777" w:rsidR="00B61659" w:rsidRPr="00811D43" w:rsidRDefault="00B61659" w:rsidP="00B61659">
            <w:pPr>
              <w:pStyle w:val="Default"/>
              <w:rPr>
                <w:rFonts w:ascii="Arial" w:eastAsia="Arial" w:hAnsi="Arial" w:cs="Arial"/>
                <w:b/>
                <w:bCs/>
                <w:color w:val="auto"/>
                <w:sz w:val="20"/>
                <w:szCs w:val="20"/>
              </w:rPr>
            </w:pPr>
            <w:r>
              <w:rPr>
                <w:rFonts w:ascii="Arial" w:eastAsia="Arial" w:hAnsi="Arial" w:cs="Arial"/>
                <w:b/>
                <w:bCs/>
                <w:color w:val="auto"/>
                <w:sz w:val="20"/>
                <w:szCs w:val="20"/>
              </w:rPr>
              <w:t>Uitvoering, evaluatie en v</w:t>
            </w:r>
            <w:r w:rsidRPr="00811D43">
              <w:rPr>
                <w:rFonts w:ascii="Arial" w:eastAsia="Arial" w:hAnsi="Arial" w:cs="Arial"/>
                <w:b/>
                <w:bCs/>
                <w:color w:val="auto"/>
                <w:sz w:val="20"/>
                <w:szCs w:val="20"/>
              </w:rPr>
              <w:t>ervolg</w:t>
            </w:r>
          </w:p>
          <w:p w14:paraId="1CE28AC3" w14:textId="77777777" w:rsidR="00B61659" w:rsidRPr="00811D43" w:rsidRDefault="00B61659" w:rsidP="00B61659">
            <w:pPr>
              <w:pStyle w:val="Plattetekst"/>
            </w:pPr>
            <w:r w:rsidRPr="00811D43">
              <w:t>Welke vervolgstappen worden er gezet?</w:t>
            </w:r>
          </w:p>
          <w:p w14:paraId="39F20C12" w14:textId="77777777" w:rsidR="00B61659" w:rsidRPr="00811D43" w:rsidRDefault="00B61659" w:rsidP="00B61659">
            <w:pPr>
              <w:pStyle w:val="Default"/>
              <w:rPr>
                <w:rFonts w:ascii="Arial" w:eastAsia="Arial" w:hAnsi="Arial" w:cs="Arial"/>
                <w:color w:val="auto"/>
                <w:sz w:val="20"/>
                <w:szCs w:val="20"/>
              </w:rPr>
            </w:pPr>
          </w:p>
          <w:p w14:paraId="15C5CEFB" w14:textId="77777777" w:rsidR="00B61659" w:rsidRDefault="00B61659" w:rsidP="00B61659">
            <w:pPr>
              <w:pStyle w:val="Default"/>
              <w:rPr>
                <w:rFonts w:ascii="Arial" w:eastAsia="Arial" w:hAnsi="Arial" w:cs="Arial"/>
                <w:b/>
                <w:bCs/>
                <w:color w:val="auto"/>
                <w:sz w:val="20"/>
                <w:szCs w:val="20"/>
              </w:rPr>
            </w:pPr>
            <w:r w:rsidRPr="00811D43">
              <w:rPr>
                <w:rFonts w:ascii="Arial" w:eastAsia="Arial" w:hAnsi="Arial" w:cs="Arial"/>
                <w:b/>
                <w:bCs/>
                <w:color w:val="auto"/>
                <w:sz w:val="20"/>
                <w:szCs w:val="20"/>
              </w:rPr>
              <w:t xml:space="preserve">Bijlagen </w:t>
            </w:r>
          </w:p>
          <w:p w14:paraId="60A22EC0" w14:textId="77777777" w:rsidR="00B61659" w:rsidRDefault="00B61659" w:rsidP="00B61659">
            <w:pPr>
              <w:pStyle w:val="Default"/>
              <w:numPr>
                <w:ilvl w:val="0"/>
                <w:numId w:val="4"/>
              </w:numPr>
              <w:rPr>
                <w:rFonts w:ascii="Arial" w:eastAsia="Arial" w:hAnsi="Arial" w:cs="Arial"/>
                <w:color w:val="auto"/>
                <w:sz w:val="20"/>
                <w:szCs w:val="20"/>
              </w:rPr>
            </w:pPr>
            <w:r>
              <w:rPr>
                <w:rFonts w:ascii="Arial" w:eastAsia="Arial" w:hAnsi="Arial" w:cs="Arial"/>
                <w:color w:val="auto"/>
                <w:sz w:val="20"/>
                <w:szCs w:val="20"/>
              </w:rPr>
              <w:t>Bijlages o</w:t>
            </w:r>
            <w:r w:rsidRPr="00811D43">
              <w:rPr>
                <w:rFonts w:ascii="Arial" w:eastAsia="Arial" w:hAnsi="Arial" w:cs="Arial"/>
                <w:color w:val="auto"/>
                <w:sz w:val="20"/>
                <w:szCs w:val="20"/>
              </w:rPr>
              <w:t>psommen</w:t>
            </w:r>
            <w:r>
              <w:rPr>
                <w:rFonts w:ascii="Arial" w:eastAsia="Arial" w:hAnsi="Arial" w:cs="Arial"/>
                <w:color w:val="auto"/>
                <w:sz w:val="20"/>
                <w:szCs w:val="20"/>
              </w:rPr>
              <w:t xml:space="preserve"> </w:t>
            </w:r>
          </w:p>
          <w:p w14:paraId="167B58C2" w14:textId="68C5FA1D" w:rsidR="00B61659" w:rsidRPr="008E5624" w:rsidRDefault="00B61659" w:rsidP="000D5445">
            <w:pPr>
              <w:pStyle w:val="Default"/>
              <w:ind w:left="720"/>
              <w:rPr>
                <w:rFonts w:ascii="Arial" w:hAnsi="Arial" w:cs="Arial"/>
                <w:sz w:val="20"/>
              </w:rPr>
            </w:pPr>
            <w:r>
              <w:rPr>
                <w:rFonts w:ascii="Arial" w:eastAsia="Arial" w:hAnsi="Arial" w:cs="Arial"/>
                <w:color w:val="auto"/>
                <w:sz w:val="20"/>
                <w:szCs w:val="20"/>
              </w:rPr>
              <w:lastRenderedPageBreak/>
              <w:t>(</w:t>
            </w:r>
            <w:r w:rsidRPr="005B4171">
              <w:rPr>
                <w:rFonts w:ascii="Arial" w:eastAsia="Arial" w:hAnsi="Arial" w:cs="Arial"/>
                <w:i/>
                <w:iCs/>
                <w:color w:val="auto"/>
                <w:sz w:val="20"/>
                <w:szCs w:val="20"/>
              </w:rPr>
              <w:t>Tip:</w:t>
            </w:r>
            <w:r>
              <w:rPr>
                <w:rFonts w:ascii="Arial" w:eastAsia="Arial" w:hAnsi="Arial" w:cs="Arial"/>
                <w:color w:val="auto"/>
                <w:sz w:val="20"/>
                <w:szCs w:val="20"/>
              </w:rPr>
              <w:t xml:space="preserve"> gebruik duidelijke titels voor bijlages, dus </w:t>
            </w:r>
            <w:r w:rsidRPr="005B4171">
              <w:rPr>
                <w:rFonts w:ascii="Arial" w:eastAsia="Arial" w:hAnsi="Arial" w:cs="Arial"/>
                <w:color w:val="auto"/>
                <w:sz w:val="20"/>
                <w:szCs w:val="20"/>
                <w:u w:val="single"/>
              </w:rPr>
              <w:t>niet</w:t>
            </w:r>
            <w:r>
              <w:rPr>
                <w:rFonts w:ascii="Arial" w:eastAsia="Arial" w:hAnsi="Arial" w:cs="Arial"/>
                <w:color w:val="auto"/>
                <w:sz w:val="20"/>
                <w:szCs w:val="20"/>
              </w:rPr>
              <w:t xml:space="preserve"> zoiets als </w:t>
            </w:r>
            <w:r w:rsidRPr="005B4171">
              <w:rPr>
                <w:rFonts w:ascii="Arial" w:eastAsia="Arial" w:hAnsi="Arial" w:cs="Arial"/>
                <w:i/>
                <w:iCs/>
                <w:color w:val="auto"/>
                <w:sz w:val="20"/>
                <w:szCs w:val="20"/>
              </w:rPr>
              <w:t>‘Bijlage 60380’</w:t>
            </w:r>
            <w:r>
              <w:rPr>
                <w:rFonts w:ascii="Arial" w:eastAsia="Arial" w:hAnsi="Arial" w:cs="Arial"/>
                <w:color w:val="auto"/>
                <w:sz w:val="20"/>
                <w:szCs w:val="20"/>
              </w:rPr>
              <w:t>).</w:t>
            </w:r>
          </w:p>
        </w:tc>
      </w:tr>
    </w:tbl>
    <w:p w14:paraId="0FBEB986" w14:textId="77777777" w:rsidR="00D762CE" w:rsidRPr="004E6580" w:rsidRDefault="00D762CE" w:rsidP="00CD3B7E"/>
    <w:sectPr w:rsidR="00D762CE" w:rsidRPr="004E6580" w:rsidSect="00BE1DEC">
      <w:headerReference w:type="even" r:id="rId13"/>
      <w:headerReference w:type="default" r:id="rId14"/>
      <w:footerReference w:type="even" r:id="rId15"/>
      <w:footerReference w:type="default" r:id="rId16"/>
      <w:headerReference w:type="first" r:id="rId17"/>
      <w:footerReference w:type="first" r:id="rId18"/>
      <w:pgSz w:w="11906" w:h="16838"/>
      <w:pgMar w:top="1701" w:right="680" w:bottom="1418"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CF97D" w14:textId="77777777" w:rsidR="0089289F" w:rsidRDefault="0089289F" w:rsidP="007A1F7B">
      <w:pPr>
        <w:spacing w:line="240" w:lineRule="auto"/>
      </w:pPr>
      <w:r>
        <w:separator/>
      </w:r>
    </w:p>
  </w:endnote>
  <w:endnote w:type="continuationSeparator" w:id="0">
    <w:p w14:paraId="5DDC8B7F" w14:textId="77777777" w:rsidR="0089289F" w:rsidRDefault="0089289F" w:rsidP="007A1F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4476" w14:textId="77777777" w:rsidR="00906517" w:rsidRDefault="0090651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10546"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184"/>
      <w:gridCol w:w="5362"/>
    </w:tblGrid>
    <w:tr w:rsidR="00906517" w:rsidRPr="004E6580" w14:paraId="0FA6F98E" w14:textId="77777777" w:rsidTr="00871161">
      <w:tc>
        <w:tcPr>
          <w:tcW w:w="5349" w:type="dxa"/>
        </w:tcPr>
        <w:p w14:paraId="6252F358" w14:textId="77777777" w:rsidR="00906517" w:rsidRPr="004E6580" w:rsidRDefault="00906517" w:rsidP="00906517">
          <w:pPr>
            <w:pStyle w:val="Voettekst"/>
            <w:rPr>
              <w:i/>
              <w:color w:val="A6A6A6" w:themeColor="background1" w:themeShade="A6"/>
              <w:sz w:val="18"/>
              <w:szCs w:val="18"/>
            </w:rPr>
          </w:pPr>
          <w:r>
            <w:rPr>
              <w:i/>
              <w:color w:val="A6A6A6" w:themeColor="background1" w:themeShade="A6"/>
              <w:sz w:val="18"/>
              <w:szCs w:val="18"/>
            </w:rPr>
            <w:t>College van Burgemeester en Wethouders van Helmond</w:t>
          </w:r>
        </w:p>
      </w:tc>
      <w:tc>
        <w:tcPr>
          <w:tcW w:w="5567" w:type="dxa"/>
        </w:tcPr>
        <w:p w14:paraId="234E5887" w14:textId="77777777" w:rsidR="00906517" w:rsidRPr="004E6580" w:rsidRDefault="00906517" w:rsidP="00906517">
          <w:pPr>
            <w:pStyle w:val="Voettekst"/>
            <w:jc w:val="right"/>
            <w:rPr>
              <w:i/>
              <w:color w:val="A6A6A6" w:themeColor="background1" w:themeShade="A6"/>
              <w:sz w:val="18"/>
              <w:szCs w:val="18"/>
            </w:rPr>
          </w:pPr>
          <w:r>
            <w:rPr>
              <w:i/>
              <w:color w:val="A6A6A6" w:themeColor="background1" w:themeShade="A6"/>
              <w:sz w:val="18"/>
              <w:szCs w:val="18"/>
            </w:rPr>
            <w:t>Blz.</w:t>
          </w:r>
          <w:r w:rsidRPr="0010338F">
            <w:rPr>
              <w:i/>
              <w:color w:val="A6A6A6" w:themeColor="background1" w:themeShade="A6"/>
              <w:sz w:val="18"/>
              <w:szCs w:val="18"/>
            </w:rPr>
            <w:t xml:space="preserve"> </w:t>
          </w:r>
          <w:r w:rsidRPr="0010338F">
            <w:rPr>
              <w:i/>
              <w:color w:val="A6A6A6" w:themeColor="background1" w:themeShade="A6"/>
              <w:sz w:val="18"/>
              <w:szCs w:val="18"/>
            </w:rPr>
            <w:fldChar w:fldCharType="begin"/>
          </w:r>
          <w:r w:rsidRPr="0010338F">
            <w:rPr>
              <w:i/>
              <w:color w:val="A6A6A6" w:themeColor="background1" w:themeShade="A6"/>
              <w:sz w:val="18"/>
              <w:szCs w:val="18"/>
            </w:rPr>
            <w:instrText xml:space="preserve"> PAGE </w:instrText>
          </w:r>
          <w:r w:rsidRPr="0010338F">
            <w:rPr>
              <w:i/>
              <w:color w:val="A6A6A6" w:themeColor="background1" w:themeShade="A6"/>
              <w:sz w:val="18"/>
              <w:szCs w:val="18"/>
            </w:rPr>
            <w:fldChar w:fldCharType="separate"/>
          </w:r>
          <w:r w:rsidR="002D617C">
            <w:rPr>
              <w:i/>
              <w:noProof/>
              <w:color w:val="A6A6A6" w:themeColor="background1" w:themeShade="A6"/>
              <w:sz w:val="18"/>
              <w:szCs w:val="18"/>
            </w:rPr>
            <w:t>1</w:t>
          </w:r>
          <w:r w:rsidRPr="0010338F">
            <w:rPr>
              <w:i/>
              <w:color w:val="A6A6A6" w:themeColor="background1" w:themeShade="A6"/>
              <w:sz w:val="18"/>
              <w:szCs w:val="18"/>
            </w:rPr>
            <w:fldChar w:fldCharType="end"/>
          </w:r>
          <w:r w:rsidRPr="0010338F">
            <w:rPr>
              <w:i/>
              <w:color w:val="A6A6A6" w:themeColor="background1" w:themeShade="A6"/>
              <w:sz w:val="18"/>
              <w:szCs w:val="18"/>
            </w:rPr>
            <w:t xml:space="preserve"> van </w:t>
          </w:r>
          <w:r w:rsidRPr="0010338F">
            <w:rPr>
              <w:i/>
              <w:color w:val="A6A6A6" w:themeColor="background1" w:themeShade="A6"/>
              <w:sz w:val="18"/>
              <w:szCs w:val="18"/>
            </w:rPr>
            <w:fldChar w:fldCharType="begin"/>
          </w:r>
          <w:r w:rsidRPr="0010338F">
            <w:rPr>
              <w:i/>
              <w:color w:val="A6A6A6" w:themeColor="background1" w:themeShade="A6"/>
              <w:sz w:val="18"/>
              <w:szCs w:val="18"/>
            </w:rPr>
            <w:instrText xml:space="preserve"> NUMPAGES </w:instrText>
          </w:r>
          <w:r w:rsidRPr="0010338F">
            <w:rPr>
              <w:i/>
              <w:color w:val="A6A6A6" w:themeColor="background1" w:themeShade="A6"/>
              <w:sz w:val="18"/>
              <w:szCs w:val="18"/>
            </w:rPr>
            <w:fldChar w:fldCharType="separate"/>
          </w:r>
          <w:r w:rsidR="002D617C">
            <w:rPr>
              <w:i/>
              <w:noProof/>
              <w:color w:val="A6A6A6" w:themeColor="background1" w:themeShade="A6"/>
              <w:sz w:val="18"/>
              <w:szCs w:val="18"/>
            </w:rPr>
            <w:t>1</w:t>
          </w:r>
          <w:r w:rsidRPr="0010338F">
            <w:rPr>
              <w:i/>
              <w:color w:val="A6A6A6" w:themeColor="background1" w:themeShade="A6"/>
              <w:sz w:val="18"/>
              <w:szCs w:val="18"/>
            </w:rPr>
            <w:fldChar w:fldCharType="end"/>
          </w:r>
        </w:p>
      </w:tc>
    </w:tr>
  </w:tbl>
  <w:p w14:paraId="13C06D24" w14:textId="77777777" w:rsidR="00906517" w:rsidRDefault="00906517" w:rsidP="0090651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6C5F" w14:textId="77777777" w:rsidR="00906517" w:rsidRDefault="0090651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608A" w14:textId="77777777" w:rsidR="0089289F" w:rsidRDefault="0089289F" w:rsidP="007A1F7B">
      <w:pPr>
        <w:spacing w:line="240" w:lineRule="auto"/>
      </w:pPr>
      <w:r>
        <w:separator/>
      </w:r>
    </w:p>
  </w:footnote>
  <w:footnote w:type="continuationSeparator" w:id="0">
    <w:p w14:paraId="4BF40007" w14:textId="77777777" w:rsidR="0089289F" w:rsidRDefault="0089289F" w:rsidP="007A1F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7AEC4" w14:textId="77777777" w:rsidR="00906517" w:rsidRDefault="0090651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1B7B" w14:textId="77777777" w:rsidR="007A1F7B" w:rsidRDefault="007A1F7B">
    <w:pPr>
      <w:pStyle w:val="Koptekst"/>
    </w:pPr>
    <w:r>
      <w:rPr>
        <w:noProof/>
        <w:lang w:eastAsia="nl-NL"/>
      </w:rPr>
      <w:drawing>
        <wp:anchor distT="0" distB="0" distL="114300" distR="114300" simplePos="0" relativeHeight="251659264" behindDoc="0" locked="1" layoutInCell="1" allowOverlap="1" wp14:anchorId="03EAF6B9" wp14:editId="6807BC5F">
          <wp:simplePos x="0" y="0"/>
          <wp:positionH relativeFrom="page">
            <wp:posOffset>3824605</wp:posOffset>
          </wp:positionH>
          <wp:positionV relativeFrom="page">
            <wp:posOffset>360045</wp:posOffset>
          </wp:positionV>
          <wp:extent cx="3344400" cy="590400"/>
          <wp:effectExtent l="0" t="0" r="0" b="635"/>
          <wp:wrapNone/>
          <wp:docPr id="1" name="Afbeelding 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44400" cy="59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37B4" w14:textId="77777777" w:rsidR="00906517" w:rsidRDefault="0090651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A42BE0"/>
    <w:multiLevelType w:val="hybridMultilevel"/>
    <w:tmpl w:val="E2D234D4"/>
    <w:lvl w:ilvl="0" w:tplc="0CC40FBA">
      <w:start w:val="1"/>
      <w:numFmt w:val="decimal"/>
      <w:lvlText w:val="%1."/>
      <w:lvlJc w:val="left"/>
      <w:pPr>
        <w:ind w:left="427" w:hanging="312"/>
        <w:jc w:val="left"/>
      </w:pPr>
      <w:rPr>
        <w:rFonts w:ascii="Arial" w:eastAsia="Arial" w:hAnsi="Arial" w:cs="Arial" w:hint="default"/>
        <w:b w:val="0"/>
        <w:bCs w:val="0"/>
        <w:i w:val="0"/>
        <w:iCs w:val="0"/>
        <w:spacing w:val="-1"/>
        <w:w w:val="99"/>
        <w:sz w:val="20"/>
        <w:szCs w:val="20"/>
        <w:lang w:val="nl-NL" w:eastAsia="en-US" w:bidi="ar-SA"/>
      </w:rPr>
    </w:lvl>
    <w:lvl w:ilvl="1" w:tplc="AA422576">
      <w:numFmt w:val="bullet"/>
      <w:lvlText w:val="•"/>
      <w:lvlJc w:val="left"/>
      <w:pPr>
        <w:ind w:left="1317" w:hanging="312"/>
      </w:pPr>
      <w:rPr>
        <w:rFonts w:hint="default"/>
        <w:lang w:val="nl-NL" w:eastAsia="en-US" w:bidi="ar-SA"/>
      </w:rPr>
    </w:lvl>
    <w:lvl w:ilvl="2" w:tplc="621AFDB8">
      <w:numFmt w:val="bullet"/>
      <w:lvlText w:val="•"/>
      <w:lvlJc w:val="left"/>
      <w:pPr>
        <w:ind w:left="2214" w:hanging="312"/>
      </w:pPr>
      <w:rPr>
        <w:rFonts w:hint="default"/>
        <w:lang w:val="nl-NL" w:eastAsia="en-US" w:bidi="ar-SA"/>
      </w:rPr>
    </w:lvl>
    <w:lvl w:ilvl="3" w:tplc="26700FBA">
      <w:numFmt w:val="bullet"/>
      <w:lvlText w:val="•"/>
      <w:lvlJc w:val="left"/>
      <w:pPr>
        <w:ind w:left="3111" w:hanging="312"/>
      </w:pPr>
      <w:rPr>
        <w:rFonts w:hint="default"/>
        <w:lang w:val="nl-NL" w:eastAsia="en-US" w:bidi="ar-SA"/>
      </w:rPr>
    </w:lvl>
    <w:lvl w:ilvl="4" w:tplc="B22E3FA6">
      <w:numFmt w:val="bullet"/>
      <w:lvlText w:val="•"/>
      <w:lvlJc w:val="left"/>
      <w:pPr>
        <w:ind w:left="4008" w:hanging="312"/>
      </w:pPr>
      <w:rPr>
        <w:rFonts w:hint="default"/>
        <w:lang w:val="nl-NL" w:eastAsia="en-US" w:bidi="ar-SA"/>
      </w:rPr>
    </w:lvl>
    <w:lvl w:ilvl="5" w:tplc="20A4AF2C">
      <w:numFmt w:val="bullet"/>
      <w:lvlText w:val="•"/>
      <w:lvlJc w:val="left"/>
      <w:pPr>
        <w:ind w:left="4905" w:hanging="312"/>
      </w:pPr>
      <w:rPr>
        <w:rFonts w:hint="default"/>
        <w:lang w:val="nl-NL" w:eastAsia="en-US" w:bidi="ar-SA"/>
      </w:rPr>
    </w:lvl>
    <w:lvl w:ilvl="6" w:tplc="98C8D0BE">
      <w:numFmt w:val="bullet"/>
      <w:lvlText w:val="•"/>
      <w:lvlJc w:val="left"/>
      <w:pPr>
        <w:ind w:left="5802" w:hanging="312"/>
      </w:pPr>
      <w:rPr>
        <w:rFonts w:hint="default"/>
        <w:lang w:val="nl-NL" w:eastAsia="en-US" w:bidi="ar-SA"/>
      </w:rPr>
    </w:lvl>
    <w:lvl w:ilvl="7" w:tplc="8A8A317E">
      <w:numFmt w:val="bullet"/>
      <w:lvlText w:val="•"/>
      <w:lvlJc w:val="left"/>
      <w:pPr>
        <w:ind w:left="6699" w:hanging="312"/>
      </w:pPr>
      <w:rPr>
        <w:rFonts w:hint="default"/>
        <w:lang w:val="nl-NL" w:eastAsia="en-US" w:bidi="ar-SA"/>
      </w:rPr>
    </w:lvl>
    <w:lvl w:ilvl="8" w:tplc="1D06DFDC">
      <w:numFmt w:val="bullet"/>
      <w:lvlText w:val="•"/>
      <w:lvlJc w:val="left"/>
      <w:pPr>
        <w:ind w:left="7596" w:hanging="312"/>
      </w:pPr>
      <w:rPr>
        <w:rFonts w:hint="default"/>
        <w:lang w:val="nl-NL" w:eastAsia="en-US" w:bidi="ar-SA"/>
      </w:rPr>
    </w:lvl>
  </w:abstractNum>
  <w:abstractNum w:abstractNumId="1" w15:restartNumberingAfterBreak="0">
    <w:nsid w:val="3C5C5F71"/>
    <w:multiLevelType w:val="hybridMultilevel"/>
    <w:tmpl w:val="8396A7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15F6606"/>
    <w:multiLevelType w:val="multilevel"/>
    <w:tmpl w:val="7632D668"/>
    <w:lvl w:ilvl="0">
      <w:start w:val="1"/>
      <w:numFmt w:val="decimal"/>
      <w:lvlText w:val="%1"/>
      <w:lvlJc w:val="left"/>
      <w:pPr>
        <w:ind w:left="451" w:hanging="337"/>
        <w:jc w:val="left"/>
      </w:pPr>
      <w:rPr>
        <w:rFonts w:hint="default"/>
        <w:lang w:val="nl-NL" w:eastAsia="en-US" w:bidi="ar-SA"/>
      </w:rPr>
    </w:lvl>
    <w:lvl w:ilvl="1">
      <w:start w:val="1"/>
      <w:numFmt w:val="decimal"/>
      <w:lvlText w:val="%1.%2"/>
      <w:lvlJc w:val="left"/>
      <w:pPr>
        <w:ind w:left="451" w:hanging="337"/>
        <w:jc w:val="left"/>
      </w:pPr>
      <w:rPr>
        <w:rFonts w:ascii="Arial" w:eastAsia="Arial" w:hAnsi="Arial" w:cs="Arial" w:hint="default"/>
        <w:b w:val="0"/>
        <w:bCs w:val="0"/>
        <w:i/>
        <w:iCs/>
        <w:spacing w:val="-1"/>
        <w:w w:val="99"/>
        <w:sz w:val="20"/>
        <w:szCs w:val="20"/>
        <w:lang w:val="nl-NL" w:eastAsia="en-US" w:bidi="ar-SA"/>
      </w:rPr>
    </w:lvl>
    <w:lvl w:ilvl="2">
      <w:numFmt w:val="bullet"/>
      <w:lvlText w:val="•"/>
      <w:lvlJc w:val="left"/>
      <w:pPr>
        <w:ind w:left="2246" w:hanging="337"/>
      </w:pPr>
      <w:rPr>
        <w:rFonts w:hint="default"/>
        <w:lang w:val="nl-NL" w:eastAsia="en-US" w:bidi="ar-SA"/>
      </w:rPr>
    </w:lvl>
    <w:lvl w:ilvl="3">
      <w:numFmt w:val="bullet"/>
      <w:lvlText w:val="•"/>
      <w:lvlJc w:val="left"/>
      <w:pPr>
        <w:ind w:left="3139" w:hanging="337"/>
      </w:pPr>
      <w:rPr>
        <w:rFonts w:hint="default"/>
        <w:lang w:val="nl-NL" w:eastAsia="en-US" w:bidi="ar-SA"/>
      </w:rPr>
    </w:lvl>
    <w:lvl w:ilvl="4">
      <w:numFmt w:val="bullet"/>
      <w:lvlText w:val="•"/>
      <w:lvlJc w:val="left"/>
      <w:pPr>
        <w:ind w:left="4032" w:hanging="337"/>
      </w:pPr>
      <w:rPr>
        <w:rFonts w:hint="default"/>
        <w:lang w:val="nl-NL" w:eastAsia="en-US" w:bidi="ar-SA"/>
      </w:rPr>
    </w:lvl>
    <w:lvl w:ilvl="5">
      <w:numFmt w:val="bullet"/>
      <w:lvlText w:val="•"/>
      <w:lvlJc w:val="left"/>
      <w:pPr>
        <w:ind w:left="4925" w:hanging="337"/>
      </w:pPr>
      <w:rPr>
        <w:rFonts w:hint="default"/>
        <w:lang w:val="nl-NL" w:eastAsia="en-US" w:bidi="ar-SA"/>
      </w:rPr>
    </w:lvl>
    <w:lvl w:ilvl="6">
      <w:numFmt w:val="bullet"/>
      <w:lvlText w:val="•"/>
      <w:lvlJc w:val="left"/>
      <w:pPr>
        <w:ind w:left="5818" w:hanging="337"/>
      </w:pPr>
      <w:rPr>
        <w:rFonts w:hint="default"/>
        <w:lang w:val="nl-NL" w:eastAsia="en-US" w:bidi="ar-SA"/>
      </w:rPr>
    </w:lvl>
    <w:lvl w:ilvl="7">
      <w:numFmt w:val="bullet"/>
      <w:lvlText w:val="•"/>
      <w:lvlJc w:val="left"/>
      <w:pPr>
        <w:ind w:left="6711" w:hanging="337"/>
      </w:pPr>
      <w:rPr>
        <w:rFonts w:hint="default"/>
        <w:lang w:val="nl-NL" w:eastAsia="en-US" w:bidi="ar-SA"/>
      </w:rPr>
    </w:lvl>
    <w:lvl w:ilvl="8">
      <w:numFmt w:val="bullet"/>
      <w:lvlText w:val="•"/>
      <w:lvlJc w:val="left"/>
      <w:pPr>
        <w:ind w:left="7604" w:hanging="337"/>
      </w:pPr>
      <w:rPr>
        <w:rFonts w:hint="default"/>
        <w:lang w:val="nl-NL" w:eastAsia="en-US" w:bidi="ar-SA"/>
      </w:rPr>
    </w:lvl>
  </w:abstractNum>
  <w:abstractNum w:abstractNumId="3" w15:restartNumberingAfterBreak="0">
    <w:nsid w:val="751E5791"/>
    <w:multiLevelType w:val="multilevel"/>
    <w:tmpl w:val="4FB8D330"/>
    <w:lvl w:ilvl="0">
      <w:start w:val="1"/>
      <w:numFmt w:val="decimal"/>
      <w:lvlText w:val="%1"/>
      <w:lvlJc w:val="left"/>
      <w:pPr>
        <w:ind w:left="451" w:hanging="337"/>
        <w:jc w:val="left"/>
      </w:pPr>
      <w:rPr>
        <w:rFonts w:hint="default"/>
        <w:lang w:val="nl-NL" w:eastAsia="en-US" w:bidi="ar-SA"/>
      </w:rPr>
    </w:lvl>
    <w:lvl w:ilvl="1">
      <w:start w:val="1"/>
      <w:numFmt w:val="decimal"/>
      <w:lvlText w:val="%1.%2"/>
      <w:lvlJc w:val="left"/>
      <w:pPr>
        <w:ind w:left="451" w:hanging="337"/>
        <w:jc w:val="left"/>
      </w:pPr>
      <w:rPr>
        <w:rFonts w:ascii="Arial" w:eastAsia="Arial" w:hAnsi="Arial" w:cs="Arial" w:hint="default"/>
        <w:b w:val="0"/>
        <w:bCs w:val="0"/>
        <w:i/>
        <w:iCs/>
        <w:spacing w:val="-1"/>
        <w:w w:val="99"/>
        <w:sz w:val="20"/>
        <w:szCs w:val="20"/>
        <w:lang w:val="nl-NL" w:eastAsia="en-US" w:bidi="ar-SA"/>
      </w:rPr>
    </w:lvl>
    <w:lvl w:ilvl="2">
      <w:numFmt w:val="bullet"/>
      <w:lvlText w:val="•"/>
      <w:lvlJc w:val="left"/>
      <w:pPr>
        <w:ind w:left="2246" w:hanging="337"/>
      </w:pPr>
      <w:rPr>
        <w:rFonts w:hint="default"/>
        <w:lang w:val="nl-NL" w:eastAsia="en-US" w:bidi="ar-SA"/>
      </w:rPr>
    </w:lvl>
    <w:lvl w:ilvl="3">
      <w:numFmt w:val="bullet"/>
      <w:lvlText w:val="•"/>
      <w:lvlJc w:val="left"/>
      <w:pPr>
        <w:ind w:left="3139" w:hanging="337"/>
      </w:pPr>
      <w:rPr>
        <w:rFonts w:hint="default"/>
        <w:lang w:val="nl-NL" w:eastAsia="en-US" w:bidi="ar-SA"/>
      </w:rPr>
    </w:lvl>
    <w:lvl w:ilvl="4">
      <w:numFmt w:val="bullet"/>
      <w:lvlText w:val="•"/>
      <w:lvlJc w:val="left"/>
      <w:pPr>
        <w:ind w:left="4032" w:hanging="337"/>
      </w:pPr>
      <w:rPr>
        <w:rFonts w:hint="default"/>
        <w:lang w:val="nl-NL" w:eastAsia="en-US" w:bidi="ar-SA"/>
      </w:rPr>
    </w:lvl>
    <w:lvl w:ilvl="5">
      <w:numFmt w:val="bullet"/>
      <w:lvlText w:val="•"/>
      <w:lvlJc w:val="left"/>
      <w:pPr>
        <w:ind w:left="4925" w:hanging="337"/>
      </w:pPr>
      <w:rPr>
        <w:rFonts w:hint="default"/>
        <w:lang w:val="nl-NL" w:eastAsia="en-US" w:bidi="ar-SA"/>
      </w:rPr>
    </w:lvl>
    <w:lvl w:ilvl="6">
      <w:numFmt w:val="bullet"/>
      <w:lvlText w:val="•"/>
      <w:lvlJc w:val="left"/>
      <w:pPr>
        <w:ind w:left="5818" w:hanging="337"/>
      </w:pPr>
      <w:rPr>
        <w:rFonts w:hint="default"/>
        <w:lang w:val="nl-NL" w:eastAsia="en-US" w:bidi="ar-SA"/>
      </w:rPr>
    </w:lvl>
    <w:lvl w:ilvl="7">
      <w:numFmt w:val="bullet"/>
      <w:lvlText w:val="•"/>
      <w:lvlJc w:val="left"/>
      <w:pPr>
        <w:ind w:left="6711" w:hanging="337"/>
      </w:pPr>
      <w:rPr>
        <w:rFonts w:hint="default"/>
        <w:lang w:val="nl-NL" w:eastAsia="en-US" w:bidi="ar-SA"/>
      </w:rPr>
    </w:lvl>
    <w:lvl w:ilvl="8">
      <w:numFmt w:val="bullet"/>
      <w:lvlText w:val="•"/>
      <w:lvlJc w:val="left"/>
      <w:pPr>
        <w:ind w:left="7604" w:hanging="337"/>
      </w:pPr>
      <w:rPr>
        <w:rFonts w:hint="default"/>
        <w:lang w:val="nl-NL" w:eastAsia="en-US" w:bidi="ar-SA"/>
      </w:rPr>
    </w:lvl>
  </w:abstractNum>
  <w:num w:numId="1" w16cid:durableId="38434961">
    <w:abstractNumId w:val="0"/>
  </w:num>
  <w:num w:numId="2" w16cid:durableId="2138982588">
    <w:abstractNumId w:val="3"/>
  </w:num>
  <w:num w:numId="3" w16cid:durableId="93526041">
    <w:abstractNumId w:val="2"/>
  </w:num>
  <w:num w:numId="4" w16cid:durableId="1011177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7D6"/>
    <w:rsid w:val="00015AC4"/>
    <w:rsid w:val="000272B4"/>
    <w:rsid w:val="000462CC"/>
    <w:rsid w:val="00075D69"/>
    <w:rsid w:val="00080B0D"/>
    <w:rsid w:val="00087C98"/>
    <w:rsid w:val="00097064"/>
    <w:rsid w:val="000C5464"/>
    <w:rsid w:val="000D5445"/>
    <w:rsid w:val="000E2BEF"/>
    <w:rsid w:val="000F45E8"/>
    <w:rsid w:val="000F480E"/>
    <w:rsid w:val="0010338F"/>
    <w:rsid w:val="00135D1E"/>
    <w:rsid w:val="00136BDD"/>
    <w:rsid w:val="00142227"/>
    <w:rsid w:val="001436D4"/>
    <w:rsid w:val="00161A04"/>
    <w:rsid w:val="00163F33"/>
    <w:rsid w:val="00167C21"/>
    <w:rsid w:val="001C02A4"/>
    <w:rsid w:val="001E4789"/>
    <w:rsid w:val="00203802"/>
    <w:rsid w:val="002079C8"/>
    <w:rsid w:val="00242DDB"/>
    <w:rsid w:val="00243C5C"/>
    <w:rsid w:val="002D617C"/>
    <w:rsid w:val="00321F82"/>
    <w:rsid w:val="00340293"/>
    <w:rsid w:val="003461D7"/>
    <w:rsid w:val="003740AB"/>
    <w:rsid w:val="003D1555"/>
    <w:rsid w:val="0042093E"/>
    <w:rsid w:val="00450373"/>
    <w:rsid w:val="00456940"/>
    <w:rsid w:val="0046483C"/>
    <w:rsid w:val="00464A35"/>
    <w:rsid w:val="0048252E"/>
    <w:rsid w:val="004B0E2B"/>
    <w:rsid w:val="004B5E86"/>
    <w:rsid w:val="004E6580"/>
    <w:rsid w:val="00501378"/>
    <w:rsid w:val="00514296"/>
    <w:rsid w:val="00527485"/>
    <w:rsid w:val="00535208"/>
    <w:rsid w:val="00554E6C"/>
    <w:rsid w:val="00565058"/>
    <w:rsid w:val="00566822"/>
    <w:rsid w:val="00581370"/>
    <w:rsid w:val="005855BB"/>
    <w:rsid w:val="00585EAD"/>
    <w:rsid w:val="005C46F1"/>
    <w:rsid w:val="005D0C5C"/>
    <w:rsid w:val="005E2782"/>
    <w:rsid w:val="005F5C7D"/>
    <w:rsid w:val="00606B44"/>
    <w:rsid w:val="006143DA"/>
    <w:rsid w:val="00636F97"/>
    <w:rsid w:val="006459FA"/>
    <w:rsid w:val="00681803"/>
    <w:rsid w:val="00693960"/>
    <w:rsid w:val="006C1B7D"/>
    <w:rsid w:val="006C6B04"/>
    <w:rsid w:val="00704E55"/>
    <w:rsid w:val="00744994"/>
    <w:rsid w:val="007A1F7B"/>
    <w:rsid w:val="007B6BEC"/>
    <w:rsid w:val="007E3DC2"/>
    <w:rsid w:val="00821DD3"/>
    <w:rsid w:val="00847B77"/>
    <w:rsid w:val="00850C73"/>
    <w:rsid w:val="0086263D"/>
    <w:rsid w:val="00875EF2"/>
    <w:rsid w:val="0089289F"/>
    <w:rsid w:val="008930AE"/>
    <w:rsid w:val="00893626"/>
    <w:rsid w:val="008C4DE9"/>
    <w:rsid w:val="008D216C"/>
    <w:rsid w:val="008E5624"/>
    <w:rsid w:val="008F0754"/>
    <w:rsid w:val="008F07AD"/>
    <w:rsid w:val="00905AAD"/>
    <w:rsid w:val="00906517"/>
    <w:rsid w:val="00920E64"/>
    <w:rsid w:val="00933BBF"/>
    <w:rsid w:val="0093595D"/>
    <w:rsid w:val="00937592"/>
    <w:rsid w:val="009503AA"/>
    <w:rsid w:val="00950C92"/>
    <w:rsid w:val="009701A4"/>
    <w:rsid w:val="00985D41"/>
    <w:rsid w:val="009B760E"/>
    <w:rsid w:val="009D2999"/>
    <w:rsid w:val="009E0BA3"/>
    <w:rsid w:val="009E0D9C"/>
    <w:rsid w:val="00A02401"/>
    <w:rsid w:val="00A37996"/>
    <w:rsid w:val="00A6415B"/>
    <w:rsid w:val="00A7227E"/>
    <w:rsid w:val="00AF22CC"/>
    <w:rsid w:val="00B37663"/>
    <w:rsid w:val="00B50904"/>
    <w:rsid w:val="00B61659"/>
    <w:rsid w:val="00B90684"/>
    <w:rsid w:val="00BB5EFD"/>
    <w:rsid w:val="00BD6145"/>
    <w:rsid w:val="00BD697A"/>
    <w:rsid w:val="00BE1DEC"/>
    <w:rsid w:val="00BF4DEC"/>
    <w:rsid w:val="00C03B28"/>
    <w:rsid w:val="00C04481"/>
    <w:rsid w:val="00C10824"/>
    <w:rsid w:val="00C310B6"/>
    <w:rsid w:val="00C54BB6"/>
    <w:rsid w:val="00C6043B"/>
    <w:rsid w:val="00C82978"/>
    <w:rsid w:val="00CC5FEC"/>
    <w:rsid w:val="00CD3B7E"/>
    <w:rsid w:val="00CF1082"/>
    <w:rsid w:val="00CF619A"/>
    <w:rsid w:val="00D14B43"/>
    <w:rsid w:val="00D14D3A"/>
    <w:rsid w:val="00D362C1"/>
    <w:rsid w:val="00D762CE"/>
    <w:rsid w:val="00D94F7D"/>
    <w:rsid w:val="00DB38C8"/>
    <w:rsid w:val="00DE2002"/>
    <w:rsid w:val="00E1105C"/>
    <w:rsid w:val="00E229F9"/>
    <w:rsid w:val="00E32993"/>
    <w:rsid w:val="00E377D6"/>
    <w:rsid w:val="00E62D8D"/>
    <w:rsid w:val="00E80029"/>
    <w:rsid w:val="00EA61DC"/>
    <w:rsid w:val="00EB7226"/>
    <w:rsid w:val="00ED0AE8"/>
    <w:rsid w:val="00EE25F8"/>
    <w:rsid w:val="00EE50BC"/>
    <w:rsid w:val="00EF1AD5"/>
    <w:rsid w:val="00F010A9"/>
    <w:rsid w:val="00F436BC"/>
    <w:rsid w:val="00F45893"/>
    <w:rsid w:val="00F520B5"/>
    <w:rsid w:val="00F643B6"/>
    <w:rsid w:val="00F81F86"/>
    <w:rsid w:val="00FB1D74"/>
    <w:rsid w:val="00FD37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DE229"/>
  <w15:docId w15:val="{76BC3E98-8C2D-41CF-9EE6-B87E77050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762CE"/>
    <w:pPr>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EE50BC"/>
    <w:pPr>
      <w:autoSpaceDE w:val="0"/>
      <w:autoSpaceDN w:val="0"/>
      <w:adjustRightInd w:val="0"/>
      <w:spacing w:after="0" w:line="240" w:lineRule="auto"/>
    </w:pPr>
    <w:rPr>
      <w:rFonts w:ascii="Calibri" w:hAnsi="Calibri" w:cs="Calibri"/>
      <w:color w:val="000000"/>
      <w:sz w:val="24"/>
      <w:szCs w:val="24"/>
    </w:rPr>
  </w:style>
  <w:style w:type="paragraph" w:styleId="Koptekst">
    <w:name w:val="header"/>
    <w:basedOn w:val="Standaard"/>
    <w:link w:val="KoptekstChar"/>
    <w:uiPriority w:val="99"/>
    <w:unhideWhenUsed/>
    <w:rsid w:val="007A1F7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A1F7B"/>
  </w:style>
  <w:style w:type="paragraph" w:styleId="Voettekst">
    <w:name w:val="footer"/>
    <w:basedOn w:val="Standaard"/>
    <w:link w:val="VoettekstChar"/>
    <w:unhideWhenUsed/>
    <w:rsid w:val="007A1F7B"/>
    <w:pPr>
      <w:tabs>
        <w:tab w:val="center" w:pos="4536"/>
        <w:tab w:val="right" w:pos="9072"/>
      </w:tabs>
      <w:spacing w:line="240" w:lineRule="auto"/>
    </w:pPr>
  </w:style>
  <w:style w:type="character" w:customStyle="1" w:styleId="VoettekstChar">
    <w:name w:val="Voettekst Char"/>
    <w:basedOn w:val="Standaardalinea-lettertype"/>
    <w:link w:val="Voettekst"/>
    <w:rsid w:val="007A1F7B"/>
  </w:style>
  <w:style w:type="character" w:styleId="Tekstvantijdelijkeaanduiding">
    <w:name w:val="Placeholder Text"/>
    <w:basedOn w:val="Standaardalinea-lettertype"/>
    <w:uiPriority w:val="99"/>
    <w:semiHidden/>
    <w:rsid w:val="00985D41"/>
    <w:rPr>
      <w:color w:val="808080"/>
    </w:rPr>
  </w:style>
  <w:style w:type="paragraph" w:styleId="Ballontekst">
    <w:name w:val="Balloon Text"/>
    <w:basedOn w:val="Standaard"/>
    <w:link w:val="BallontekstChar"/>
    <w:uiPriority w:val="99"/>
    <w:semiHidden/>
    <w:unhideWhenUsed/>
    <w:rsid w:val="00985D4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85D41"/>
    <w:rPr>
      <w:rFonts w:ascii="Tahoma" w:hAnsi="Tahoma" w:cs="Tahoma"/>
      <w:sz w:val="16"/>
      <w:szCs w:val="16"/>
    </w:rPr>
  </w:style>
  <w:style w:type="character" w:styleId="Verwijzingopmerking">
    <w:name w:val="annotation reference"/>
    <w:basedOn w:val="Standaardalinea-lettertype"/>
    <w:uiPriority w:val="99"/>
    <w:semiHidden/>
    <w:unhideWhenUsed/>
    <w:rsid w:val="00985D41"/>
    <w:rPr>
      <w:sz w:val="16"/>
      <w:szCs w:val="16"/>
    </w:rPr>
  </w:style>
  <w:style w:type="paragraph" w:styleId="Tekstopmerking">
    <w:name w:val="annotation text"/>
    <w:basedOn w:val="Standaard"/>
    <w:link w:val="TekstopmerkingChar"/>
    <w:uiPriority w:val="99"/>
    <w:semiHidden/>
    <w:unhideWhenUsed/>
    <w:rsid w:val="00985D4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85D41"/>
    <w:rPr>
      <w:sz w:val="20"/>
      <w:szCs w:val="20"/>
    </w:rPr>
  </w:style>
  <w:style w:type="paragraph" w:styleId="Onderwerpvanopmerking">
    <w:name w:val="annotation subject"/>
    <w:basedOn w:val="Tekstopmerking"/>
    <w:next w:val="Tekstopmerking"/>
    <w:link w:val="OnderwerpvanopmerkingChar"/>
    <w:uiPriority w:val="99"/>
    <w:semiHidden/>
    <w:unhideWhenUsed/>
    <w:rsid w:val="00985D41"/>
    <w:rPr>
      <w:b/>
      <w:bCs/>
    </w:rPr>
  </w:style>
  <w:style w:type="character" w:customStyle="1" w:styleId="OnderwerpvanopmerkingChar">
    <w:name w:val="Onderwerp van opmerking Char"/>
    <w:basedOn w:val="TekstopmerkingChar"/>
    <w:link w:val="Onderwerpvanopmerking"/>
    <w:uiPriority w:val="99"/>
    <w:semiHidden/>
    <w:rsid w:val="00985D41"/>
    <w:rPr>
      <w:b/>
      <w:bCs/>
      <w:sz w:val="20"/>
      <w:szCs w:val="20"/>
    </w:rPr>
  </w:style>
  <w:style w:type="paragraph" w:styleId="Revisie">
    <w:name w:val="Revision"/>
    <w:hidden/>
    <w:uiPriority w:val="99"/>
    <w:semiHidden/>
    <w:rsid w:val="00985D41"/>
    <w:pPr>
      <w:spacing w:after="0" w:line="240" w:lineRule="auto"/>
    </w:pPr>
  </w:style>
  <w:style w:type="table" w:styleId="Tabelraster">
    <w:name w:val="Table Grid"/>
    <w:basedOn w:val="Standaardtabel"/>
    <w:uiPriority w:val="59"/>
    <w:rsid w:val="004E6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egevensvoorstel">
    <w:name w:val="Gegevens voorstel"/>
    <w:basedOn w:val="Standaard"/>
    <w:qFormat/>
    <w:rsid w:val="00D362C1"/>
    <w:rPr>
      <w:rFonts w:ascii="Arial" w:hAnsi="Arial" w:cs="Arial"/>
      <w:sz w:val="20"/>
      <w:szCs w:val="18"/>
    </w:rPr>
  </w:style>
  <w:style w:type="paragraph" w:styleId="Lijstalinea">
    <w:name w:val="List Paragraph"/>
    <w:basedOn w:val="Standaard"/>
    <w:uiPriority w:val="1"/>
    <w:qFormat/>
    <w:rsid w:val="00F436BC"/>
    <w:pPr>
      <w:ind w:left="720"/>
      <w:contextualSpacing/>
    </w:pPr>
  </w:style>
  <w:style w:type="paragraph" w:styleId="Plattetekst">
    <w:name w:val="Body Text"/>
    <w:basedOn w:val="Standaard"/>
    <w:link w:val="PlattetekstChar"/>
    <w:uiPriority w:val="1"/>
    <w:qFormat/>
    <w:rsid w:val="00F436BC"/>
    <w:pPr>
      <w:widowControl w:val="0"/>
      <w:autoSpaceDE w:val="0"/>
      <w:autoSpaceDN w:val="0"/>
      <w:spacing w:line="240" w:lineRule="auto"/>
    </w:pPr>
    <w:rPr>
      <w:rFonts w:ascii="Arial" w:eastAsia="Arial" w:hAnsi="Arial" w:cs="Arial"/>
      <w:sz w:val="20"/>
      <w:szCs w:val="20"/>
    </w:rPr>
  </w:style>
  <w:style w:type="character" w:customStyle="1" w:styleId="PlattetekstChar">
    <w:name w:val="Platte tekst Char"/>
    <w:basedOn w:val="Standaardalinea-lettertype"/>
    <w:link w:val="Plattetekst"/>
    <w:uiPriority w:val="1"/>
    <w:rsid w:val="00F436BC"/>
    <w:rPr>
      <w:rFonts w:ascii="Arial" w:eastAsia="Arial" w:hAnsi="Arial" w:cs="Arial"/>
      <w:sz w:val="20"/>
      <w:szCs w:val="20"/>
    </w:rPr>
  </w:style>
  <w:style w:type="character" w:customStyle="1" w:styleId="Standaard1">
    <w:name w:val="Standaard1"/>
    <w:basedOn w:val="Standaardalinea-lettertype"/>
    <w:uiPriority w:val="1"/>
    <w:rsid w:val="00937592"/>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10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nnieP\Downloads\1.%20BBV%20-%20Collegevoorstel%20besluitvorme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26867BFBB34B13B94583C1479CA7E1"/>
        <w:category>
          <w:name w:val="Algemeen"/>
          <w:gallery w:val="placeholder"/>
        </w:category>
        <w:types>
          <w:type w:val="bbPlcHdr"/>
        </w:types>
        <w:behaviors>
          <w:behavior w:val="content"/>
        </w:behaviors>
        <w:guid w:val="{7213C631-DF7B-4D65-9CBB-C3543DEEC53D}"/>
      </w:docPartPr>
      <w:docPartBody>
        <w:p w:rsidR="002A6C9D" w:rsidRDefault="007A3B7F" w:rsidP="007A3B7F">
          <w:pPr>
            <w:pStyle w:val="4726867BFBB34B13B94583C1479CA7E1"/>
          </w:pPr>
          <w:r w:rsidRPr="00C44307">
            <w:rPr>
              <w:rStyle w:val="Tekstvantijdelijkeaanduiding"/>
            </w:rPr>
            <w:t>Portefeuillehouder.Name</w:t>
          </w:r>
        </w:p>
      </w:docPartBody>
    </w:docPart>
    <w:docPart>
      <w:docPartPr>
        <w:name w:val="66FDD030E88E4233A12C46301BE31857"/>
        <w:category>
          <w:name w:val="Algemeen"/>
          <w:gallery w:val="placeholder"/>
        </w:category>
        <w:types>
          <w:type w:val="bbPlcHdr"/>
        </w:types>
        <w:behaviors>
          <w:behavior w:val="content"/>
        </w:behaviors>
        <w:guid w:val="{9852F35D-32B9-47BD-8C63-899A9FD8F3EE}"/>
      </w:docPartPr>
      <w:docPartBody>
        <w:p w:rsidR="00F44264" w:rsidRDefault="002A6C9D" w:rsidP="002A6C9D">
          <w:pPr>
            <w:pStyle w:val="66FDD030E88E4233A12C46301BE31857"/>
          </w:pPr>
          <w:r w:rsidRPr="00C44307">
            <w:rPr>
              <w:rStyle w:val="Tekstvantijdelijkeaanduiding"/>
            </w:rPr>
            <w:t>Opdrachtgever</w:t>
          </w:r>
        </w:p>
      </w:docPartBody>
    </w:docPart>
    <w:docPart>
      <w:docPartPr>
        <w:name w:val="1B4AD64B366E4575AA7B9D28F15B1EE9"/>
        <w:category>
          <w:name w:val="Algemeen"/>
          <w:gallery w:val="placeholder"/>
        </w:category>
        <w:types>
          <w:type w:val="bbPlcHdr"/>
        </w:types>
        <w:behaviors>
          <w:behavior w:val="content"/>
        </w:behaviors>
        <w:guid w:val="{65A7D597-EDFF-462A-8C0A-F2124A40689F}"/>
      </w:docPartPr>
      <w:docPartBody>
        <w:p w:rsidR="00F44264" w:rsidRDefault="002A6C9D" w:rsidP="002A6C9D">
          <w:pPr>
            <w:pStyle w:val="1B4AD64B366E4575AA7B9D28F15B1EE9"/>
          </w:pPr>
          <w:r w:rsidRPr="00C44307">
            <w:rPr>
              <w:rStyle w:val="Tekstvantijdelijkeaanduiding"/>
            </w:rPr>
            <w:t>Commissie.Datum</w:t>
          </w:r>
        </w:p>
      </w:docPartBody>
    </w:docPart>
    <w:docPart>
      <w:docPartPr>
        <w:name w:val="FE32A9FCB6F2440E8DC3C7AB5138F287"/>
        <w:category>
          <w:name w:val="Algemeen"/>
          <w:gallery w:val="placeholder"/>
        </w:category>
        <w:types>
          <w:type w:val="bbPlcHdr"/>
        </w:types>
        <w:behaviors>
          <w:behavior w:val="content"/>
        </w:behaviors>
        <w:guid w:val="{453DE20A-2756-4123-9A44-DDBC3BBE10D1}"/>
      </w:docPartPr>
      <w:docPartBody>
        <w:p w:rsidR="00F44264" w:rsidRDefault="002A6C9D" w:rsidP="002A6C9D">
          <w:pPr>
            <w:pStyle w:val="FE32A9FCB6F2440E8DC3C7AB5138F287"/>
          </w:pPr>
          <w:r w:rsidRPr="00C44307">
            <w:rPr>
              <w:rStyle w:val="Tekstvantijdelijkeaanduiding"/>
            </w:rPr>
            <w:t>Opsteller</w:t>
          </w:r>
        </w:p>
      </w:docPartBody>
    </w:docPart>
    <w:docPart>
      <w:docPartPr>
        <w:name w:val="062D1B4C28894C23ABC923EA81877056"/>
        <w:category>
          <w:name w:val="Algemeen"/>
          <w:gallery w:val="placeholder"/>
        </w:category>
        <w:types>
          <w:type w:val="bbPlcHdr"/>
        </w:types>
        <w:behaviors>
          <w:behavior w:val="content"/>
        </w:behaviors>
        <w:guid w:val="{1B5EFE4C-2DEE-49E4-86FC-39A7E07BA4AF}"/>
      </w:docPartPr>
      <w:docPartBody>
        <w:p w:rsidR="00F44264" w:rsidRDefault="002A6C9D" w:rsidP="002A6C9D">
          <w:pPr>
            <w:pStyle w:val="062D1B4C28894C23ABC923EA81877056"/>
          </w:pPr>
          <w:r w:rsidRPr="001F409B">
            <w:rPr>
              <w:rStyle w:val="Tekstvantijdelijkeaanduiding"/>
            </w:rPr>
            <w:t>Datum1</w:t>
          </w:r>
        </w:p>
      </w:docPartBody>
    </w:docPart>
    <w:docPart>
      <w:docPartPr>
        <w:name w:val="459D6220E2FD4F2BBC9B083D189D7ECE"/>
        <w:category>
          <w:name w:val="Algemeen"/>
          <w:gallery w:val="placeholder"/>
        </w:category>
        <w:types>
          <w:type w:val="bbPlcHdr"/>
        </w:types>
        <w:behaviors>
          <w:behavior w:val="content"/>
        </w:behaviors>
        <w:guid w:val="{246AA988-19F3-4782-B803-817793FD3501}"/>
      </w:docPartPr>
      <w:docPartBody>
        <w:p w:rsidR="00F44264" w:rsidRDefault="002A6C9D" w:rsidP="002A6C9D">
          <w:pPr>
            <w:pStyle w:val="459D6220E2FD4F2BBC9B083D189D7ECE"/>
          </w:pPr>
          <w:r w:rsidRPr="00C44307">
            <w:rPr>
              <w:rStyle w:val="Tekstvantijdelijkeaanduiding"/>
            </w:rPr>
            <w:t>Datum_raadvergadering.Datum</w:t>
          </w:r>
        </w:p>
      </w:docPartBody>
    </w:docPart>
    <w:docPart>
      <w:docPartPr>
        <w:name w:val="E6C6A0E9BA80478291C098212D07C115"/>
        <w:category>
          <w:name w:val="Algemeen"/>
          <w:gallery w:val="placeholder"/>
        </w:category>
        <w:types>
          <w:type w:val="bbPlcHdr"/>
        </w:types>
        <w:behaviors>
          <w:behavior w:val="content"/>
        </w:behaviors>
        <w:guid w:val="{A4187C64-1C01-443C-AB19-928D9B486A1D}"/>
      </w:docPartPr>
      <w:docPartBody>
        <w:p w:rsidR="00F44264" w:rsidRDefault="002A6C9D" w:rsidP="002A6C9D">
          <w:pPr>
            <w:pStyle w:val="E6C6A0E9BA80478291C098212D07C115"/>
          </w:pPr>
          <w:r w:rsidRPr="00C44307">
            <w:rPr>
              <w:rStyle w:val="Tekstvantijdelijkeaanduiding"/>
            </w:rPr>
            <w:t>Zaaknummer</w:t>
          </w:r>
        </w:p>
      </w:docPartBody>
    </w:docPart>
    <w:docPart>
      <w:docPartPr>
        <w:name w:val="86F50201C92D480882116140EB08C71A"/>
        <w:category>
          <w:name w:val="Algemeen"/>
          <w:gallery w:val="placeholder"/>
        </w:category>
        <w:types>
          <w:type w:val="bbPlcHdr"/>
        </w:types>
        <w:behaviors>
          <w:behavior w:val="content"/>
        </w:behaviors>
        <w:guid w:val="{03E2DFC9-14FE-4368-81F7-9BE353317D15}"/>
      </w:docPartPr>
      <w:docPartBody>
        <w:p w:rsidR="00F44264" w:rsidRDefault="002A6C9D">
          <w:r w:rsidRPr="001F409B">
            <w:rPr>
              <w:rStyle w:val="Tekstvantijdelijkeaanduiding"/>
            </w:rPr>
            <w:t>Datum.Datum</w:t>
          </w:r>
        </w:p>
      </w:docPartBody>
    </w:docPart>
    <w:docPart>
      <w:docPartPr>
        <w:name w:val="5C8B295EAE1D4D2FB5B1A4DDFE478287"/>
        <w:category>
          <w:name w:val="Algemeen"/>
          <w:gallery w:val="placeholder"/>
        </w:category>
        <w:types>
          <w:type w:val="bbPlcHdr"/>
        </w:types>
        <w:behaviors>
          <w:behavior w:val="content"/>
        </w:behaviors>
        <w:guid w:val="{2E948382-F85F-474C-A5A7-7B85B59361C4}"/>
      </w:docPartPr>
      <w:docPartBody>
        <w:p w:rsidR="009727D6" w:rsidRDefault="00F44264">
          <w:r w:rsidRPr="00EA5E48">
            <w:rPr>
              <w:rStyle w:val="Tekstvantijdelijkeaanduiding"/>
            </w:rPr>
            <w:t>Documentnummer</w:t>
          </w:r>
        </w:p>
      </w:docPartBody>
    </w:docPart>
    <w:docPart>
      <w:docPartPr>
        <w:name w:val="9943D364DF244AD4853389939DD6C63C"/>
        <w:category>
          <w:name w:val="Algemeen"/>
          <w:gallery w:val="placeholder"/>
        </w:category>
        <w:types>
          <w:type w:val="bbPlcHdr"/>
        </w:types>
        <w:behaviors>
          <w:behavior w:val="content"/>
        </w:behaviors>
        <w:guid w:val="{356C9564-E1E7-4DDA-86E0-E76E891E343C}"/>
      </w:docPartPr>
      <w:docPartBody>
        <w:p w:rsidR="002A33EA" w:rsidRDefault="00205875">
          <w:r w:rsidRPr="000F0DEF">
            <w:rPr>
              <w:rStyle w:val="Tekstvantijdelijkeaanduiding"/>
            </w:rPr>
            <w:t>Lange_Termijn_Agenda.Name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B7F"/>
    <w:rsid w:val="00015AC4"/>
    <w:rsid w:val="000462CC"/>
    <w:rsid w:val="00161A04"/>
    <w:rsid w:val="00203802"/>
    <w:rsid w:val="00205875"/>
    <w:rsid w:val="002A33EA"/>
    <w:rsid w:val="002A6C9D"/>
    <w:rsid w:val="00321F82"/>
    <w:rsid w:val="00340293"/>
    <w:rsid w:val="004458FC"/>
    <w:rsid w:val="004459A5"/>
    <w:rsid w:val="004A6FE3"/>
    <w:rsid w:val="004B0E2B"/>
    <w:rsid w:val="004C3D14"/>
    <w:rsid w:val="00593EE0"/>
    <w:rsid w:val="006459FA"/>
    <w:rsid w:val="007A3B7F"/>
    <w:rsid w:val="007B6BEC"/>
    <w:rsid w:val="0093396F"/>
    <w:rsid w:val="0093595D"/>
    <w:rsid w:val="009701A4"/>
    <w:rsid w:val="009727D6"/>
    <w:rsid w:val="00B50904"/>
    <w:rsid w:val="00C25434"/>
    <w:rsid w:val="00C97BB6"/>
    <w:rsid w:val="00D14B43"/>
    <w:rsid w:val="00D4413E"/>
    <w:rsid w:val="00EF1AD5"/>
    <w:rsid w:val="00F2609B"/>
    <w:rsid w:val="00F44264"/>
    <w:rsid w:val="00F723FC"/>
    <w:rsid w:val="00FE6C88"/>
    <w:rsid w:val="00FF36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05875"/>
    <w:rPr>
      <w:color w:val="808080"/>
    </w:rPr>
  </w:style>
  <w:style w:type="paragraph" w:customStyle="1" w:styleId="66FDD030E88E4233A12C46301BE31857">
    <w:name w:val="66FDD030E88E4233A12C46301BE31857"/>
    <w:rsid w:val="002A6C9D"/>
  </w:style>
  <w:style w:type="paragraph" w:customStyle="1" w:styleId="1B4AD64B366E4575AA7B9D28F15B1EE9">
    <w:name w:val="1B4AD64B366E4575AA7B9D28F15B1EE9"/>
    <w:rsid w:val="002A6C9D"/>
  </w:style>
  <w:style w:type="paragraph" w:customStyle="1" w:styleId="FE32A9FCB6F2440E8DC3C7AB5138F287">
    <w:name w:val="FE32A9FCB6F2440E8DC3C7AB5138F287"/>
    <w:rsid w:val="002A6C9D"/>
  </w:style>
  <w:style w:type="paragraph" w:customStyle="1" w:styleId="062D1B4C28894C23ABC923EA81877056">
    <w:name w:val="062D1B4C28894C23ABC923EA81877056"/>
    <w:rsid w:val="002A6C9D"/>
  </w:style>
  <w:style w:type="paragraph" w:customStyle="1" w:styleId="459D6220E2FD4F2BBC9B083D189D7ECE">
    <w:name w:val="459D6220E2FD4F2BBC9B083D189D7ECE"/>
    <w:rsid w:val="002A6C9D"/>
  </w:style>
  <w:style w:type="paragraph" w:customStyle="1" w:styleId="E6C6A0E9BA80478291C098212D07C115">
    <w:name w:val="E6C6A0E9BA80478291C098212D07C115"/>
    <w:rsid w:val="002A6C9D"/>
  </w:style>
  <w:style w:type="paragraph" w:customStyle="1" w:styleId="4726867BFBB34B13B94583C1479CA7E1">
    <w:name w:val="4726867BFBB34B13B94583C1479CA7E1"/>
    <w:rsid w:val="007A3B7F"/>
    <w:pPr>
      <w:spacing w:after="0" w:line="276" w:lineRule="auto"/>
    </w:pPr>
    <w:rPr>
      <w:rFonts w:ascii="Arial" w:eastAsiaTheme="minorHAnsi" w:hAnsi="Arial" w:cs="Arial"/>
      <w:kern w:val="0"/>
      <w:sz w:val="20"/>
      <w:szCs w:val="18"/>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cadf5d-d623-41f6-b309-f1d16f584ea5">
      <Terms xmlns="http://schemas.microsoft.com/office/infopath/2007/PartnerControls"/>
    </lcf76f155ced4ddcb4097134ff3c332f>
    <TaxCatchAll xmlns="f7856e71-f71b-4e93-8585-d119d6c368f0" xsi:nil="true"/>
    <Domeinen xmlns="75cadf5d-d623-41f6-b309-f1d16f584ea5" xsi:nil="true"/>
    <SharedWithUsers xmlns="f7856e71-f71b-4e93-8585-d119d6c368f0">
      <UserInfo>
        <DisplayName/>
        <AccountId xsi:nil="true"/>
        <AccountType/>
      </UserInfo>
    </SharedWithUsers>
    <MediaLengthInSeconds xmlns="75cadf5d-d623-41f6-b309-f1d16f584e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5BC668F127D504C806B272C7C3268F3" ma:contentTypeVersion="16" ma:contentTypeDescription="Create a new document." ma:contentTypeScope="" ma:versionID="a6be142055ec5e43d76fbbf9c79391ee">
  <xsd:schema xmlns:xsd="http://www.w3.org/2001/XMLSchema" xmlns:xs="http://www.w3.org/2001/XMLSchema" xmlns:p="http://schemas.microsoft.com/office/2006/metadata/properties" xmlns:ns2="75cadf5d-d623-41f6-b309-f1d16f584ea5" xmlns:ns3="f7856e71-f71b-4e93-8585-d119d6c368f0" targetNamespace="http://schemas.microsoft.com/office/2006/metadata/properties" ma:root="true" ma:fieldsID="738bdbc2c8456b4ad127603f2cfe4ed0" ns2:_="" ns3:_="">
    <xsd:import namespace="75cadf5d-d623-41f6-b309-f1d16f584ea5"/>
    <xsd:import namespace="f7856e71-f71b-4e93-8585-d119d6c368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Domein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adf5d-d623-41f6-b309-f1d16f584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af13432-8453-4b2c-bba2-7f692be7e3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Domeinen" ma:index="20" nillable="true" ma:displayName="Domeinen" ma:format="Dropdown" ma:internalName="Domeinen">
      <xsd:complexType>
        <xsd:complexContent>
          <xsd:extension base="dms:MultiChoice">
            <xsd:sequence>
              <xsd:element name="Value" maxOccurs="unbounded" minOccurs="0" nillable="true">
                <xsd:simpleType>
                  <xsd:restriction base="dms:Choice">
                    <xsd:enumeration value="A&amp;E"/>
                    <xsd:enumeration value="O&amp;O"/>
                    <xsd:enumeration value="V&amp;N"/>
                    <xsd:enumeration value="SD"/>
                    <xsd:enumeration value="AOG"/>
                    <xsd:enumeration value="IBOR"/>
                    <xsd:enumeration value="IVA"/>
                    <xsd:enumeration value="FIN"/>
                    <xsd:enumeration value="Organisatiebreed"/>
                    <xsd:enumeration value="TD"/>
                  </xsd:restriction>
                </xsd:simpleType>
              </xsd:element>
            </xsd:sequence>
          </xsd:extension>
        </xsd:complexContent>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856e71-f71b-4e93-8585-d119d6c368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59f42ae-d970-4962-b69a-ba6629246d46}" ma:internalName="TaxCatchAll" ma:showField="CatchAllData" ma:web="f7856e71-f71b-4e93-8585-d119d6c368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emplafyFormConfiguration><![CDATA[{"formFields":[{"type":"dropDown","label":"Portefeuillehouder","name":"Portefeuillehouder","helpTexts":{},"locked":false,"spacing":{},"autoSelectFirstOption":false,"dataSourceName":"Portefeuillehouder_BBV_Sjablonen","defaultValue":null,"required":true,"distinct":false,"hideIfNoUserInteractionRequired":false,"shareValue":false,"dataSourceFieldName":"Name"},{"type":"dropDown","label":"Besluit datum","name":"Datum","helpTexts":{},"locked":false,"spacing":{},"autoSelectFirstOption":false,"dataSourceName":"BesluitDatum_BBV_Sjablonen","defaultValue":null,"required":true,"distinct":false,"hideIfNoUserInteractionRequired":false,"shareValue":false,"dataSourceFieldName":"Name"},{"type":"textBox","label":"Opdrachtgever","name":"Opdrachtgever","helpTexts":{},"locked":false,"spacing":{},"defaultValue":"{{HostSystem.AmbtelijkeOpdrachtgever}}","lines":1,"placeholder":"","required":true,"shareValue":false},{"type":"textBox","label":"Opsteller","name":"Opsteller","helpTexts":{},"locked":false,"spacing":{},"defaultValue":"{{UserProfile.VolledigeNaam}}","lines":1,"placeholder":"","required":true,"shareValue":false},{"type":"datePicker","label":"Datum","name":"Datum1","helpTexts":{},"locked":false,"spacing":{},"required":true},{"type":"dropDown","label":"Commissie","name":"Commissie","helpTexts":{},"locked":false,"spacing":{},"autoSelectFirstOption":false,"dataSourceName":"CommissieDatum_BBV_Sjablonen","defaultValue":null,"required":true,"distinct":false,"hideIfNoUserInteractionRequired":false,"shareValue":false,"dataSourceFieldName":"Name"},{"type":"dropDown","label":"Lange Termijn Agenda","name":"Lange_Termijn_Agenda","helpTexts":{},"locked":false,"spacing":{},"autoSelectFirstOption":false,"dataSourceName":"LangeTermijnAgenda","defaultValue":null,"required":true,"distinct":false,"hideIfNoUserInteractionRequired":false,"shareValue":false,"dataSourceFieldName":"Name"},{"type":"textBox","label":"Zaaknummer","name":"Zaaknummer","helpTexts":{},"locked":false,"spacing":{},"defaultValue":"{{HostSystem.Zaaknummer}}","lines":1,"placeholder":"","required":true,"shareValue":false},{"type":"textBox","label":"Documentnummer","name":"Documentnummer","helpTexts":{},"locked":false,"spacing":{},"defaultValue":"{{HostSystem.Documentnummer}}","lines":1,"placeholder":"","required":true,"shareValue":false},{"type":"dropDown","label":"Datum raadvergadering","name":"Datum_raadvergadering","helpTexts":{},"locked":false,"spacing":{},"autoSelectFirstOption":false,"dataSourceName":"DatumRaadVergaderingen_BBV_Sjablonen","defaultValue":null,"required":true,"distinct":false,"hideIfNoUserInteractionRequired":false,"shareValue":false,"dataSourceFieldName":"Name"}],"formDataEntries":[]}]]></TemplafyFormConfiguration>
</file>

<file path=customXml/item6.xml><?xml version="1.0" encoding="utf-8"?>
<TemplafyTemplateConfiguration><![CDATA[{"elementsMetadata":[],"transformationConfigurations":[{"propertyName":"description","propertyValue":"Collegevoorstel besluitvormend {{Form.Documentnummer}}","disableUpdates":true,"type":"documentProperty"},{"propertyName":"title","propertyValue":"Collegevoorstel besluitvormend {{Form.Documentnummer}}","disableUpdates":true,"type":"documentProperty"},{"documentName":"Collegevoorstel besluitvormend {{Form.Documentnummer}}","type":"documentName"},{"propertyName":"subject","propertyValue":"Collegevoorstel besluitvormend {{Form.Documentnummer}}","disableUpdates":false,"type":"documentProperty"}],"enableDocumentContentUpdater":true,"version":"2.0"}]]></TemplafyTemplateConfiguration>
</file>

<file path=customXml/itemProps1.xml><?xml version="1.0" encoding="utf-8"?>
<ds:datastoreItem xmlns:ds="http://schemas.openxmlformats.org/officeDocument/2006/customXml" ds:itemID="{A299231C-5B40-4A81-A7EE-BF132E32567D}">
  <ds:schemaRefs>
    <ds:schemaRef ds:uri="http://schemas.microsoft.com/sharepoint/v3/contenttype/forms"/>
  </ds:schemaRefs>
</ds:datastoreItem>
</file>

<file path=customXml/itemProps2.xml><?xml version="1.0" encoding="utf-8"?>
<ds:datastoreItem xmlns:ds="http://schemas.openxmlformats.org/officeDocument/2006/customXml" ds:itemID="{26F655DB-4AC7-48BA-8DC2-4FE2DD4CEC29}">
  <ds:schemaRefs>
    <ds:schemaRef ds:uri="http://schemas.microsoft.com/office/2006/metadata/properties"/>
    <ds:schemaRef ds:uri="http://schemas.microsoft.com/office/infopath/2007/PartnerControls"/>
    <ds:schemaRef ds:uri="75cadf5d-d623-41f6-b309-f1d16f584ea5"/>
    <ds:schemaRef ds:uri="f7856e71-f71b-4e93-8585-d119d6c368f0"/>
  </ds:schemaRefs>
</ds:datastoreItem>
</file>

<file path=customXml/itemProps3.xml><?xml version="1.0" encoding="utf-8"?>
<ds:datastoreItem xmlns:ds="http://schemas.openxmlformats.org/officeDocument/2006/customXml" ds:itemID="{A63FCB3E-538D-4AF4-96C3-7F15A83335B0}">
  <ds:schemaRefs>
    <ds:schemaRef ds:uri="http://schemas.openxmlformats.org/officeDocument/2006/bibliography"/>
  </ds:schemaRefs>
</ds:datastoreItem>
</file>

<file path=customXml/itemProps4.xml><?xml version="1.0" encoding="utf-8"?>
<ds:datastoreItem xmlns:ds="http://schemas.openxmlformats.org/officeDocument/2006/customXml" ds:itemID="{DF3F19C3-C187-4643-A3B5-C4F1A7F63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cadf5d-d623-41f6-b309-f1d16f584ea5"/>
    <ds:schemaRef ds:uri="f7856e71-f71b-4e93-8585-d119d6c36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3078D3-1BA2-4F8A-B513-738B466AAEF9}">
  <ds:schemaRefs/>
</ds:datastoreItem>
</file>

<file path=customXml/itemProps6.xml><?xml version="1.0" encoding="utf-8"?>
<ds:datastoreItem xmlns:ds="http://schemas.openxmlformats.org/officeDocument/2006/customXml" ds:itemID="{9AA829B4-E3FD-4B6F-BE38-8FCC678E4FD1}">
  <ds:schemaRefs/>
</ds:datastoreItem>
</file>

<file path=docProps/app.xml><?xml version="1.0" encoding="utf-8"?>
<Properties xmlns="http://schemas.openxmlformats.org/officeDocument/2006/extended-properties" xmlns:vt="http://schemas.openxmlformats.org/officeDocument/2006/docPropsVTypes">
  <Template>1. BBV - Collegevoorstel besluitvormend</Template>
  <TotalTime>52</TotalTime>
  <Pages>3</Pages>
  <Words>1042</Words>
  <Characters>5731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Gemeente Helmond</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Puts, Ronnie</dc:creator>
  <cp:lastModifiedBy>Bonhof, Niek</cp:lastModifiedBy>
  <cp:revision>20</cp:revision>
  <dcterms:created xsi:type="dcterms:W3CDTF">2024-10-09T05:32:00Z</dcterms:created>
  <dcterms:modified xsi:type="dcterms:W3CDTF">2025-03-27T14:04:00Z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9b38bc-0ed8-48ce-ab09-5250aa17f0d6_Enabled">
    <vt:lpwstr>true</vt:lpwstr>
  </property>
  <property fmtid="{D5CDD505-2E9C-101B-9397-08002B2CF9AE}" pid="3" name="MSIP_Label_809b38bc-0ed8-48ce-ab09-5250aa17f0d6_SetDate">
    <vt:lpwstr>2020-11-26T09:35:26Z</vt:lpwstr>
  </property>
  <property fmtid="{D5CDD505-2E9C-101B-9397-08002B2CF9AE}" pid="4" name="MSIP_Label_809b38bc-0ed8-48ce-ab09-5250aa17f0d6_Method">
    <vt:lpwstr>Standard</vt:lpwstr>
  </property>
  <property fmtid="{D5CDD505-2E9C-101B-9397-08002B2CF9AE}" pid="5" name="MSIP_Label_809b38bc-0ed8-48ce-ab09-5250aa17f0d6_Name">
    <vt:lpwstr>Public</vt:lpwstr>
  </property>
  <property fmtid="{D5CDD505-2E9C-101B-9397-08002B2CF9AE}" pid="6" name="MSIP_Label_809b38bc-0ed8-48ce-ab09-5250aa17f0d6_SiteId">
    <vt:lpwstr>7f263ce8-b129-4c08-b21c-36d0ebea0d03</vt:lpwstr>
  </property>
  <property fmtid="{D5CDD505-2E9C-101B-9397-08002B2CF9AE}" pid="7" name="MSIP_Label_809b38bc-0ed8-48ce-ab09-5250aa17f0d6_ActionId">
    <vt:lpwstr>d6d73540-240a-42a5-9120-000062dcdc6a</vt:lpwstr>
  </property>
  <property fmtid="{D5CDD505-2E9C-101B-9397-08002B2CF9AE}" pid="8" name="MSIP_Label_809b38bc-0ed8-48ce-ab09-5250aa17f0d6_ContentBits">
    <vt:lpwstr>0</vt:lpwstr>
  </property>
  <property fmtid="{D5CDD505-2E9C-101B-9397-08002B2CF9AE}" pid="9" name="ContentTypeId">
    <vt:lpwstr>0x01010005BC668F127D504C806B272C7C3268F3</vt:lpwstr>
  </property>
  <property fmtid="{D5CDD505-2E9C-101B-9397-08002B2CF9AE}" pid="10" name="Order">
    <vt:r8>86300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